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D0BB3" w14:textId="5986FF07" w:rsidR="005312DF" w:rsidRPr="00E71148" w:rsidRDefault="00E71148" w:rsidP="00E71148">
      <w:pPr>
        <w:ind w:firstLine="0"/>
        <w:jc w:val="left"/>
      </w:pPr>
      <w:r w:rsidRPr="00E71148">
        <w:rPr>
          <w:noProof/>
        </w:rPr>
        <w:drawing>
          <wp:inline distT="0" distB="0" distL="0" distR="0" wp14:anchorId="045EF96E" wp14:editId="15127543">
            <wp:extent cx="5760720" cy="1511935"/>
            <wp:effectExtent l="0" t="0" r="0" b="0"/>
            <wp:docPr id="875944802" name="Gráfic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944802" name="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1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6C378" w14:textId="77777777" w:rsidR="005312DF" w:rsidRPr="00892824" w:rsidRDefault="00000000" w:rsidP="00E524DC">
      <w:pPr>
        <w:pStyle w:val="NomedoAutoreCurso"/>
        <w:spacing w:before="360"/>
        <w:ind w:firstLine="0"/>
        <w:rPr>
          <w:rFonts w:ascii="Times New Roman" w:hAnsi="Times New Roman"/>
          <w:sz w:val="32"/>
          <w:szCs w:val="32"/>
        </w:rPr>
      </w:pPr>
      <w:sdt>
        <w:sdtPr>
          <w:rPr>
            <w:rFonts w:ascii="Times New Roman" w:hAnsi="Times New Roman"/>
            <w:sz w:val="32"/>
            <w:szCs w:val="32"/>
          </w:rPr>
          <w:alias w:val="Autor"/>
          <w:tag w:val=""/>
          <w:id w:val="-907766251"/>
          <w:placeholder>
            <w:docPart w:val="407373E4AF07424CA63B242E274F524E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E71148">
            <w:rPr>
              <w:rFonts w:ascii="Times New Roman" w:hAnsi="Times New Roman"/>
              <w:sz w:val="32"/>
              <w:szCs w:val="32"/>
            </w:rPr>
            <w:t>Nathalia</w:t>
          </w:r>
        </w:sdtContent>
      </w:sdt>
    </w:p>
    <w:p w14:paraId="6855AC95" w14:textId="77777777" w:rsidR="005312DF" w:rsidRPr="00892824" w:rsidRDefault="005312DF" w:rsidP="00715511">
      <w:pPr>
        <w:ind w:firstLine="0"/>
        <w:jc w:val="center"/>
      </w:pPr>
    </w:p>
    <w:p w14:paraId="39CAAFBD" w14:textId="77777777" w:rsidR="005312DF" w:rsidRPr="00892824" w:rsidRDefault="005312DF" w:rsidP="00715511">
      <w:pPr>
        <w:ind w:firstLine="0"/>
        <w:jc w:val="center"/>
      </w:pPr>
    </w:p>
    <w:p w14:paraId="2FC4B6CF" w14:textId="77777777" w:rsidR="005312DF" w:rsidRPr="00892824" w:rsidRDefault="005312DF" w:rsidP="00715511">
      <w:pPr>
        <w:ind w:firstLine="0"/>
        <w:jc w:val="center"/>
      </w:pPr>
    </w:p>
    <w:p w14:paraId="28A5F22D" w14:textId="77777777" w:rsidR="005312DF" w:rsidRPr="00892824" w:rsidRDefault="005312DF" w:rsidP="00715511">
      <w:pPr>
        <w:ind w:firstLine="0"/>
        <w:jc w:val="center"/>
      </w:pPr>
    </w:p>
    <w:p w14:paraId="01486D10" w14:textId="77777777" w:rsidR="005312DF" w:rsidRPr="00892824" w:rsidRDefault="005312DF" w:rsidP="00715511">
      <w:pPr>
        <w:pStyle w:val="LocaleAnodeEntrega"/>
        <w:widowControl/>
        <w:ind w:firstLine="0"/>
        <w:rPr>
          <w:rFonts w:ascii="Times New Roman" w:hAnsi="Times New Roman"/>
          <w:noProof w:val="0"/>
          <w:snapToGrid/>
          <w:szCs w:val="24"/>
        </w:rPr>
      </w:pPr>
    </w:p>
    <w:p w14:paraId="528CA194" w14:textId="77777777" w:rsidR="005312DF" w:rsidRPr="00892824" w:rsidRDefault="005312DF" w:rsidP="00715511">
      <w:pPr>
        <w:pStyle w:val="LocaleAnodeEntrega"/>
        <w:widowControl/>
        <w:ind w:firstLine="0"/>
        <w:rPr>
          <w:rFonts w:ascii="Times New Roman" w:hAnsi="Times New Roman"/>
          <w:noProof w:val="0"/>
          <w:snapToGrid/>
          <w:szCs w:val="24"/>
        </w:rPr>
      </w:pPr>
    </w:p>
    <w:p w14:paraId="781F8F64" w14:textId="77777777" w:rsidR="005312DF" w:rsidRPr="00892824" w:rsidRDefault="005312DF" w:rsidP="00715511">
      <w:pPr>
        <w:ind w:firstLine="0"/>
        <w:jc w:val="center"/>
      </w:pPr>
    </w:p>
    <w:p w14:paraId="6DCCF8D2" w14:textId="77777777" w:rsidR="005312DF" w:rsidRPr="00892824" w:rsidRDefault="005312DF" w:rsidP="00715511">
      <w:pPr>
        <w:ind w:firstLine="0"/>
        <w:jc w:val="center"/>
      </w:pPr>
    </w:p>
    <w:p w14:paraId="6B72761D" w14:textId="77777777" w:rsidR="005312DF" w:rsidRPr="00892824" w:rsidRDefault="005312DF" w:rsidP="00715511">
      <w:pPr>
        <w:ind w:firstLine="0"/>
        <w:jc w:val="center"/>
      </w:pPr>
    </w:p>
    <w:p w14:paraId="212A310C" w14:textId="77777777" w:rsidR="005312DF" w:rsidRPr="00892824" w:rsidRDefault="005312DF" w:rsidP="00715511">
      <w:pPr>
        <w:ind w:firstLine="0"/>
        <w:jc w:val="center"/>
      </w:pPr>
    </w:p>
    <w:p w14:paraId="6AA84C3C" w14:textId="77777777" w:rsidR="005312DF" w:rsidRPr="00892824" w:rsidRDefault="00000000" w:rsidP="00715511">
      <w:pPr>
        <w:pStyle w:val="TtulodoTrabalho"/>
        <w:ind w:firstLine="0"/>
        <w:rPr>
          <w:rFonts w:ascii="Times New Roman" w:hAnsi="Times New Roman"/>
          <w:szCs w:val="32"/>
        </w:rPr>
      </w:pPr>
      <w:sdt>
        <w:sdtPr>
          <w:rPr>
            <w:rFonts w:ascii="Times New Roman" w:hAnsi="Times New Roman"/>
            <w:szCs w:val="32"/>
          </w:rPr>
          <w:alias w:val="Título"/>
          <w:tag w:val=""/>
          <w:id w:val="-953707356"/>
          <w:placeholder>
            <w:docPart w:val="DEF013AC0DB34C70815F22B560A7051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B32445">
            <w:rPr>
              <w:rFonts w:ascii="Times New Roman" w:hAnsi="Times New Roman"/>
              <w:szCs w:val="32"/>
            </w:rPr>
            <w:t>Título do Trabalho</w:t>
          </w:r>
        </w:sdtContent>
      </w:sdt>
    </w:p>
    <w:p w14:paraId="55818073" w14:textId="77777777" w:rsidR="005312DF" w:rsidRPr="00892824" w:rsidRDefault="005312DF" w:rsidP="00715511">
      <w:pPr>
        <w:ind w:firstLine="0"/>
        <w:jc w:val="center"/>
      </w:pPr>
    </w:p>
    <w:p w14:paraId="64298FC5" w14:textId="77D0939E" w:rsidR="005312DF" w:rsidRPr="00892824" w:rsidRDefault="005312DF" w:rsidP="00715511">
      <w:pPr>
        <w:ind w:firstLine="0"/>
        <w:jc w:val="center"/>
      </w:pPr>
    </w:p>
    <w:p w14:paraId="297D6A29" w14:textId="77777777" w:rsidR="005312DF" w:rsidRPr="00892824" w:rsidRDefault="005312DF" w:rsidP="00715511">
      <w:pPr>
        <w:ind w:firstLine="0"/>
        <w:jc w:val="center"/>
      </w:pPr>
    </w:p>
    <w:p w14:paraId="4B5E6875" w14:textId="77777777" w:rsidR="005312DF" w:rsidRDefault="005312DF" w:rsidP="00715511">
      <w:pPr>
        <w:ind w:firstLine="0"/>
        <w:jc w:val="center"/>
      </w:pPr>
    </w:p>
    <w:p w14:paraId="7FDA27DE" w14:textId="77777777" w:rsidR="00715511" w:rsidRDefault="00715511" w:rsidP="00715511">
      <w:pPr>
        <w:ind w:firstLine="0"/>
        <w:jc w:val="center"/>
      </w:pPr>
    </w:p>
    <w:p w14:paraId="6F3867E8" w14:textId="77777777" w:rsidR="00715511" w:rsidRDefault="00715511" w:rsidP="00715511">
      <w:pPr>
        <w:ind w:firstLine="0"/>
        <w:jc w:val="center"/>
      </w:pPr>
    </w:p>
    <w:p w14:paraId="61F71DA6" w14:textId="77777777" w:rsidR="00715511" w:rsidRDefault="00715511" w:rsidP="00715511">
      <w:pPr>
        <w:ind w:firstLine="0"/>
        <w:jc w:val="center"/>
      </w:pPr>
    </w:p>
    <w:p w14:paraId="60395892" w14:textId="77777777" w:rsidR="00715511" w:rsidRDefault="00715511" w:rsidP="00715511">
      <w:pPr>
        <w:ind w:firstLine="0"/>
        <w:jc w:val="center"/>
      </w:pPr>
    </w:p>
    <w:p w14:paraId="1307CF21" w14:textId="77777777" w:rsidR="007515D7" w:rsidRDefault="007515D7" w:rsidP="00715511">
      <w:pPr>
        <w:ind w:firstLine="0"/>
        <w:jc w:val="center"/>
      </w:pPr>
    </w:p>
    <w:p w14:paraId="2DA1E2A8" w14:textId="42D5CFBC" w:rsidR="007515D7" w:rsidRDefault="007515D7" w:rsidP="00715511">
      <w:pPr>
        <w:ind w:firstLine="0"/>
        <w:jc w:val="center"/>
      </w:pPr>
    </w:p>
    <w:p w14:paraId="36810D51" w14:textId="77777777" w:rsidR="007515D7" w:rsidRPr="00892824" w:rsidRDefault="007515D7" w:rsidP="00715511">
      <w:pPr>
        <w:ind w:firstLine="0"/>
        <w:jc w:val="center"/>
      </w:pPr>
    </w:p>
    <w:p w14:paraId="0FE89E71" w14:textId="453BEBEB" w:rsidR="005312DF" w:rsidRPr="00892824" w:rsidRDefault="00E71148" w:rsidP="00715511">
      <w:pPr>
        <w:ind w:firstLine="0"/>
        <w:jc w:val="center"/>
        <w:rPr>
          <w:sz w:val="28"/>
        </w:rPr>
      </w:pPr>
      <w:r w:rsidRPr="00E71148">
        <w:rPr>
          <w:noProof/>
        </w:rPr>
        <w:drawing>
          <wp:inline distT="0" distB="0" distL="0" distR="0" wp14:anchorId="26D67695" wp14:editId="50F1B60B">
            <wp:extent cx="5760720" cy="74930"/>
            <wp:effectExtent l="0" t="0" r="0" b="1270"/>
            <wp:docPr id="1413277294" name="Gráfic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277294" name=""/>
                    <pic:cNvPicPr/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4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30980" w14:textId="77777777" w:rsidR="005312DF" w:rsidRPr="00715511" w:rsidRDefault="00734D3E" w:rsidP="00715511">
      <w:pPr>
        <w:tabs>
          <w:tab w:val="left" w:pos="9214"/>
        </w:tabs>
        <w:ind w:firstLine="0"/>
        <w:jc w:val="center"/>
        <w:rPr>
          <w:sz w:val="28"/>
        </w:rPr>
      </w:pPr>
      <w:r>
        <w:rPr>
          <w:b/>
        </w:rPr>
        <w:t>LONDRINA - PR</w:t>
      </w:r>
    </w:p>
    <w:p w14:paraId="455E4A73" w14:textId="4571E11A" w:rsidR="006A114D" w:rsidRPr="00E71148" w:rsidRDefault="00547177" w:rsidP="00E71148">
      <w:pPr>
        <w:pStyle w:val="LocaleAnodeEntrega"/>
        <w:widowControl/>
        <w:tabs>
          <w:tab w:val="left" w:pos="9072"/>
        </w:tabs>
        <w:ind w:firstLine="0"/>
        <w:rPr>
          <w:rFonts w:ascii="Times New Roman" w:hAnsi="Times New Roman"/>
          <w:b/>
          <w:bCs/>
          <w:noProof w:val="0"/>
          <w:snapToGrid/>
          <w:szCs w:val="24"/>
        </w:rPr>
      </w:pPr>
      <w:r>
        <w:rPr>
          <w:rFonts w:ascii="Times New Roman" w:hAnsi="Times New Roman"/>
          <w:b/>
          <w:bCs/>
          <w:noProof w:val="0"/>
          <w:snapToGrid/>
          <w:szCs w:val="24"/>
        </w:rPr>
        <w:fldChar w:fldCharType="begin"/>
      </w:r>
      <w:r>
        <w:rPr>
          <w:rFonts w:ascii="Times New Roman" w:hAnsi="Times New Roman"/>
          <w:b/>
          <w:bCs/>
          <w:noProof w:val="0"/>
          <w:snapToGrid/>
          <w:szCs w:val="24"/>
        </w:rPr>
        <w:instrText xml:space="preserve"> DOCPROPERTY  "Ano de defesa"  \* MERGEFORMAT </w:instrText>
      </w:r>
      <w:r>
        <w:rPr>
          <w:rFonts w:ascii="Times New Roman" w:hAnsi="Times New Roman"/>
          <w:b/>
          <w:bCs/>
          <w:noProof w:val="0"/>
          <w:snapToGrid/>
          <w:szCs w:val="24"/>
        </w:rPr>
        <w:fldChar w:fldCharType="separate"/>
      </w:r>
      <w:r w:rsidR="00E71148">
        <w:rPr>
          <w:rFonts w:ascii="Times New Roman" w:hAnsi="Times New Roman"/>
          <w:b/>
          <w:bCs/>
          <w:noProof w:val="0"/>
          <w:snapToGrid/>
          <w:szCs w:val="24"/>
        </w:rPr>
        <w:t>20</w:t>
      </w:r>
      <w:r w:rsidR="00621BCA">
        <w:rPr>
          <w:rFonts w:ascii="Times New Roman" w:hAnsi="Times New Roman"/>
          <w:b/>
          <w:bCs/>
          <w:noProof w:val="0"/>
          <w:snapToGrid/>
          <w:szCs w:val="24"/>
        </w:rPr>
        <w:t>26</w:t>
      </w:r>
      <w:r>
        <w:rPr>
          <w:rFonts w:ascii="Times New Roman" w:hAnsi="Times New Roman"/>
          <w:b/>
          <w:bCs/>
          <w:noProof w:val="0"/>
          <w:snapToGrid/>
          <w:szCs w:val="24"/>
        </w:rPr>
        <w:fldChar w:fldCharType="end"/>
      </w:r>
      <w:r w:rsidR="007515D7">
        <w:rPr>
          <w:rFonts w:ascii="Times New Roman" w:hAnsi="Times New Roman"/>
          <w:b/>
          <w:bCs/>
          <w:noProof w:val="0"/>
          <w:snapToGrid/>
          <w:szCs w:val="24"/>
        </w:rPr>
        <w:br w:type="page"/>
      </w:r>
    </w:p>
    <w:p w14:paraId="4D5AF106" w14:textId="77777777" w:rsidR="006A114D" w:rsidRDefault="006A114D" w:rsidP="00077593">
      <w:pPr>
        <w:spacing w:line="240" w:lineRule="auto"/>
        <w:ind w:firstLine="0"/>
        <w:rPr>
          <w:caps/>
          <w:noProof/>
          <w:snapToGrid w:val="0"/>
          <w:sz w:val="32"/>
          <w:szCs w:val="32"/>
        </w:rPr>
        <w:sectPr w:rsidR="006A114D" w:rsidSect="00077593">
          <w:headerReference w:type="even" r:id="rId12"/>
          <w:headerReference w:type="default" r:id="rId13"/>
          <w:type w:val="continuous"/>
          <w:pgSz w:w="11907" w:h="16840" w:code="9"/>
          <w:pgMar w:top="1701" w:right="1134" w:bottom="1134" w:left="1701" w:header="1134" w:footer="709" w:gutter="0"/>
          <w:cols w:space="720"/>
        </w:sectPr>
      </w:pPr>
    </w:p>
    <w:sdt>
      <w:sdtPr>
        <w:rPr>
          <w:rFonts w:ascii="Times New Roman" w:hAnsi="Times New Roman"/>
          <w:sz w:val="32"/>
          <w:szCs w:val="32"/>
        </w:rPr>
        <w:alias w:val="Autor"/>
        <w:tag w:val=""/>
        <w:id w:val="-1643103571"/>
        <w:placeholder>
          <w:docPart w:val="85D9FC5E793C4DA6BC1AC905D6D7ADA1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Content>
        <w:p w14:paraId="34DD4574" w14:textId="77777777" w:rsidR="005312DF" w:rsidRPr="00892824" w:rsidRDefault="00E71148" w:rsidP="009941C0">
          <w:pPr>
            <w:pStyle w:val="NomedoAutoreCurso"/>
            <w:ind w:firstLine="0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sz w:val="32"/>
              <w:szCs w:val="32"/>
            </w:rPr>
            <w:t>Nathalia</w:t>
          </w:r>
        </w:p>
      </w:sdtContent>
    </w:sdt>
    <w:p w14:paraId="27BE378D" w14:textId="77777777" w:rsidR="005312DF" w:rsidRPr="00892824" w:rsidRDefault="005312DF" w:rsidP="009941C0">
      <w:pPr>
        <w:ind w:firstLine="0"/>
      </w:pPr>
    </w:p>
    <w:p w14:paraId="4765EFD8" w14:textId="77777777" w:rsidR="005312DF" w:rsidRPr="00892824" w:rsidRDefault="005312DF" w:rsidP="009941C0">
      <w:pPr>
        <w:ind w:firstLine="0"/>
      </w:pPr>
    </w:p>
    <w:p w14:paraId="2CAF0038" w14:textId="77777777" w:rsidR="005312DF" w:rsidRPr="00892824" w:rsidRDefault="005312DF" w:rsidP="009941C0">
      <w:pPr>
        <w:ind w:firstLine="0"/>
      </w:pPr>
    </w:p>
    <w:p w14:paraId="50A83A83" w14:textId="77777777" w:rsidR="005312DF" w:rsidRPr="00892824" w:rsidRDefault="005312DF" w:rsidP="009941C0">
      <w:pPr>
        <w:ind w:firstLine="0"/>
      </w:pPr>
    </w:p>
    <w:p w14:paraId="60D98915" w14:textId="77777777" w:rsidR="005312DF" w:rsidRPr="00892824" w:rsidRDefault="005312DF" w:rsidP="009941C0">
      <w:pPr>
        <w:ind w:firstLine="0"/>
      </w:pPr>
    </w:p>
    <w:p w14:paraId="146CCE23" w14:textId="77777777" w:rsidR="005312DF" w:rsidRPr="00892824" w:rsidRDefault="005312DF" w:rsidP="009941C0">
      <w:pPr>
        <w:ind w:firstLine="0"/>
      </w:pPr>
    </w:p>
    <w:p w14:paraId="2D2CD096" w14:textId="77777777" w:rsidR="005312DF" w:rsidRPr="00892824" w:rsidRDefault="005312DF" w:rsidP="009941C0">
      <w:pPr>
        <w:ind w:firstLine="0"/>
      </w:pPr>
    </w:p>
    <w:p w14:paraId="2B4AC2FD" w14:textId="77777777" w:rsidR="005312DF" w:rsidRPr="00892824" w:rsidRDefault="005312DF" w:rsidP="009941C0">
      <w:pPr>
        <w:ind w:firstLine="0"/>
      </w:pPr>
    </w:p>
    <w:p w14:paraId="6E273C19" w14:textId="77777777" w:rsidR="005312DF" w:rsidRPr="00892824" w:rsidRDefault="005312DF" w:rsidP="009941C0">
      <w:pPr>
        <w:ind w:firstLine="0"/>
      </w:pPr>
    </w:p>
    <w:p w14:paraId="72398344" w14:textId="77777777" w:rsidR="005312DF" w:rsidRPr="00892824" w:rsidRDefault="005312DF" w:rsidP="009941C0">
      <w:pPr>
        <w:ind w:firstLine="0"/>
      </w:pPr>
    </w:p>
    <w:p w14:paraId="236DAF08" w14:textId="77777777" w:rsidR="005312DF" w:rsidRPr="00892824" w:rsidRDefault="005312DF" w:rsidP="009941C0">
      <w:pPr>
        <w:ind w:firstLine="0"/>
      </w:pPr>
    </w:p>
    <w:sdt>
      <w:sdtPr>
        <w:rPr>
          <w:rFonts w:ascii="Times New Roman" w:hAnsi="Times New Roman"/>
          <w:szCs w:val="32"/>
        </w:rPr>
        <w:alias w:val="Título"/>
        <w:tag w:val=""/>
        <w:id w:val="1816524814"/>
        <w:placeholder>
          <w:docPart w:val="03CB9631382F47FA82D49F6D84B9CB9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41E08BF7" w14:textId="77777777" w:rsidR="005312DF" w:rsidRPr="00892824" w:rsidRDefault="00B32445" w:rsidP="009941C0">
          <w:pPr>
            <w:pStyle w:val="TtulodoTrabalho"/>
            <w:ind w:firstLine="0"/>
            <w:rPr>
              <w:rFonts w:ascii="Times New Roman" w:hAnsi="Times New Roman"/>
              <w:szCs w:val="32"/>
            </w:rPr>
          </w:pPr>
          <w:r>
            <w:rPr>
              <w:rFonts w:ascii="Times New Roman" w:hAnsi="Times New Roman"/>
              <w:szCs w:val="32"/>
            </w:rPr>
            <w:t>Título do Trabalho</w:t>
          </w:r>
        </w:p>
      </w:sdtContent>
    </w:sdt>
    <w:p w14:paraId="5E665633" w14:textId="77777777" w:rsidR="005312DF" w:rsidRPr="00892824" w:rsidRDefault="005312DF" w:rsidP="009941C0">
      <w:pPr>
        <w:ind w:firstLine="0"/>
      </w:pPr>
    </w:p>
    <w:p w14:paraId="1705C9B5" w14:textId="77777777" w:rsidR="005312DF" w:rsidRPr="00892824" w:rsidRDefault="005312DF" w:rsidP="009941C0">
      <w:pPr>
        <w:ind w:firstLine="0"/>
      </w:pPr>
    </w:p>
    <w:p w14:paraId="5417DCCD" w14:textId="77777777" w:rsidR="005312DF" w:rsidRPr="00892824" w:rsidRDefault="005312DF" w:rsidP="009941C0">
      <w:pPr>
        <w:ind w:firstLine="0"/>
      </w:pPr>
    </w:p>
    <w:p w14:paraId="327E7938" w14:textId="77777777" w:rsidR="005312DF" w:rsidRPr="00892824" w:rsidRDefault="005312DF" w:rsidP="009941C0">
      <w:pPr>
        <w:ind w:firstLine="0"/>
      </w:pPr>
    </w:p>
    <w:p w14:paraId="38FD1D87" w14:textId="77777777" w:rsidR="00734D3E" w:rsidRPr="006625EA" w:rsidRDefault="00E71148" w:rsidP="009941C0">
      <w:pPr>
        <w:ind w:left="4500" w:firstLine="0"/>
      </w:pPr>
      <w:fldSimple w:instr=" DOCPROPERTY  &quot;Tipo do trabalho&quot;  \* MERGEFORMAT ">
        <w:r>
          <w:t>Trabalho de Conclusão de Curso</w:t>
        </w:r>
      </w:fldSimple>
      <w:r w:rsidR="008221A9">
        <w:t xml:space="preserve"> </w:t>
      </w:r>
      <w:r w:rsidR="008221A9" w:rsidRPr="006625EA">
        <w:t>apresentad</w:t>
      </w:r>
      <w:r w:rsidR="008221A9">
        <w:t>o</w:t>
      </w:r>
      <w:r w:rsidR="008221A9" w:rsidRPr="006625EA">
        <w:t xml:space="preserve"> ao </w:t>
      </w:r>
      <w:fldSimple w:instr=" DOCPROPERTY  &quot;Curso ou programa&quot;  \* MERGEFORMAT ">
        <w:r>
          <w:t>Curso</w:t>
        </w:r>
      </w:fldSimple>
      <w:r w:rsidR="008221A9">
        <w:t xml:space="preserve"> </w:t>
      </w:r>
      <w:r w:rsidR="008221A9" w:rsidRPr="006625EA">
        <w:t>de</w:t>
      </w:r>
      <w:r w:rsidR="008221A9">
        <w:t xml:space="preserve"> </w:t>
      </w:r>
      <w:fldSimple w:instr=" DOCPROPERTY  &quot;Nome do curso ou programa&quot;  \* MERGEFORMAT ">
        <w:r>
          <w:t>Bacharelado em Ciência da Computação</w:t>
        </w:r>
      </w:fldSimple>
      <w:r w:rsidR="008221A9">
        <w:t xml:space="preserve"> do </w:t>
      </w:r>
      <w:r w:rsidR="008221A9" w:rsidRPr="006625EA">
        <w:t>Departamento de Computação da Uni</w:t>
      </w:r>
      <w:r w:rsidR="008221A9">
        <w:t>versidade Estadual de Londrina,</w:t>
      </w:r>
      <w:r w:rsidR="008221A9" w:rsidRPr="006625EA">
        <w:t xml:space="preserve"> como requisito parcial para a obtenção do título de</w:t>
      </w:r>
      <w:r w:rsidR="008221A9">
        <w:t xml:space="preserve"> </w:t>
      </w:r>
      <w:fldSimple w:instr=" DOCPROPERTY  &quot;Grau ou título obtido&quot;  \* MERGEFORMAT ">
        <w:r>
          <w:t>Bacharel em Ciência da Computação</w:t>
        </w:r>
      </w:fldSimple>
      <w:r w:rsidR="008221A9" w:rsidRPr="006625EA">
        <w:t>.</w:t>
      </w:r>
    </w:p>
    <w:p w14:paraId="6162A91F" w14:textId="77777777" w:rsidR="00734D3E" w:rsidRPr="006625EA" w:rsidRDefault="00734D3E" w:rsidP="009941C0">
      <w:pPr>
        <w:pStyle w:val="Textoembloco"/>
        <w:ind w:left="4500" w:right="227" w:firstLine="0"/>
      </w:pPr>
    </w:p>
    <w:p w14:paraId="20FEE560" w14:textId="77777777" w:rsidR="00734D3E" w:rsidRPr="006625EA" w:rsidRDefault="00734D3E" w:rsidP="009941C0">
      <w:pPr>
        <w:ind w:left="4500" w:firstLine="0"/>
        <w:rPr>
          <w:lang w:val="es-ES_tradnl"/>
        </w:rPr>
      </w:pPr>
      <w:r w:rsidRPr="006625EA">
        <w:rPr>
          <w:lang w:val="es-ES_tradnl"/>
        </w:rPr>
        <w:t xml:space="preserve">Orientador: </w:t>
      </w:r>
      <w:r w:rsidR="00C40AB3">
        <w:rPr>
          <w:lang w:val="es-ES_tradnl"/>
        </w:rPr>
        <w:fldChar w:fldCharType="begin"/>
      </w:r>
      <w:r w:rsidR="00C40AB3">
        <w:rPr>
          <w:lang w:val="es-ES_tradnl"/>
        </w:rPr>
        <w:instrText xml:space="preserve"> DOCPROPERTY  "Nome do orientador"  \* MERGEFORMAT </w:instrText>
      </w:r>
      <w:r w:rsidR="00C40AB3">
        <w:rPr>
          <w:lang w:val="es-ES_tradnl"/>
        </w:rPr>
        <w:fldChar w:fldCharType="separate"/>
      </w:r>
      <w:r w:rsidR="00E71148">
        <w:rPr>
          <w:lang w:val="es-ES_tradnl"/>
        </w:rPr>
        <w:t>Prof. Dr. Nome do Orientador</w:t>
      </w:r>
      <w:r w:rsidR="00C40AB3">
        <w:rPr>
          <w:lang w:val="es-ES_tradnl"/>
        </w:rPr>
        <w:fldChar w:fldCharType="end"/>
      </w:r>
    </w:p>
    <w:p w14:paraId="6DB268EB" w14:textId="77777777" w:rsidR="005312DF" w:rsidRPr="00892824" w:rsidRDefault="005312DF" w:rsidP="009941C0">
      <w:pPr>
        <w:pStyle w:val="NaturezadoTrabalho"/>
        <w:ind w:left="4500" w:firstLine="0"/>
        <w:rPr>
          <w:rFonts w:ascii="Times New Roman" w:hAnsi="Times New Roman"/>
          <w:sz w:val="24"/>
          <w:szCs w:val="24"/>
        </w:rPr>
      </w:pPr>
      <w:r w:rsidRPr="00892824">
        <w:rPr>
          <w:rFonts w:ascii="Times New Roman" w:hAnsi="Times New Roman"/>
          <w:sz w:val="24"/>
          <w:szCs w:val="24"/>
        </w:rPr>
        <w:t xml:space="preserve"> </w:t>
      </w:r>
    </w:p>
    <w:p w14:paraId="706FDF6D" w14:textId="77777777" w:rsidR="005312DF" w:rsidRPr="00892824" w:rsidRDefault="005312DF" w:rsidP="009941C0">
      <w:pPr>
        <w:ind w:firstLine="0"/>
      </w:pPr>
    </w:p>
    <w:p w14:paraId="0EDB53B5" w14:textId="77777777" w:rsidR="005312DF" w:rsidRPr="00892824" w:rsidRDefault="005312DF" w:rsidP="009941C0">
      <w:pPr>
        <w:ind w:firstLine="0"/>
      </w:pPr>
    </w:p>
    <w:p w14:paraId="0F270B04" w14:textId="77777777" w:rsidR="00734D3E" w:rsidRPr="00892824" w:rsidRDefault="00734D3E" w:rsidP="009941C0">
      <w:pPr>
        <w:ind w:firstLine="0"/>
      </w:pPr>
    </w:p>
    <w:p w14:paraId="67DE5E22" w14:textId="77777777" w:rsidR="005312DF" w:rsidRPr="00892824" w:rsidRDefault="005312DF" w:rsidP="009941C0">
      <w:pPr>
        <w:ind w:firstLine="0"/>
      </w:pPr>
    </w:p>
    <w:p w14:paraId="58CE3BB5" w14:textId="77777777" w:rsidR="00734D3E" w:rsidRPr="00734D3E" w:rsidRDefault="00734D3E" w:rsidP="009941C0">
      <w:pPr>
        <w:tabs>
          <w:tab w:val="left" w:pos="9214"/>
        </w:tabs>
        <w:ind w:firstLine="0"/>
        <w:jc w:val="center"/>
        <w:rPr>
          <w:b/>
        </w:rPr>
      </w:pPr>
      <w:r>
        <w:rPr>
          <w:b/>
        </w:rPr>
        <w:t>LONDRINA - PR</w:t>
      </w:r>
    </w:p>
    <w:p w14:paraId="7AD5642B" w14:textId="5F4C7D1E" w:rsidR="000C4612" w:rsidRDefault="00D83079" w:rsidP="000C4612">
      <w:pPr>
        <w:pStyle w:val="LocaleAnodeEntrega"/>
        <w:ind w:firstLine="0"/>
        <w:rPr>
          <w:rFonts w:ascii="Times New Roman" w:hAnsi="Times New Roman"/>
          <w:b/>
          <w:bCs/>
          <w:noProof w:val="0"/>
          <w:snapToGrid/>
          <w:szCs w:val="24"/>
        </w:rPr>
      </w:pPr>
      <w:r>
        <w:rPr>
          <w:rFonts w:ascii="Times New Roman" w:hAnsi="Times New Roman"/>
          <w:b/>
          <w:bCs/>
          <w:noProof w:val="0"/>
          <w:snapToGrid/>
          <w:szCs w:val="24"/>
        </w:rPr>
        <w:fldChar w:fldCharType="begin"/>
      </w:r>
      <w:r>
        <w:rPr>
          <w:rFonts w:ascii="Times New Roman" w:hAnsi="Times New Roman"/>
          <w:b/>
          <w:bCs/>
          <w:noProof w:val="0"/>
          <w:snapToGrid/>
          <w:szCs w:val="24"/>
        </w:rPr>
        <w:instrText xml:space="preserve"> DOCPROPERTY  "Ano de defesa"  \* MERGEFORMAT </w:instrText>
      </w:r>
      <w:r>
        <w:rPr>
          <w:rFonts w:ascii="Times New Roman" w:hAnsi="Times New Roman"/>
          <w:b/>
          <w:bCs/>
          <w:noProof w:val="0"/>
          <w:snapToGrid/>
          <w:szCs w:val="24"/>
        </w:rPr>
        <w:fldChar w:fldCharType="separate"/>
      </w:r>
      <w:r w:rsidR="00E71148">
        <w:rPr>
          <w:rFonts w:ascii="Times New Roman" w:hAnsi="Times New Roman"/>
          <w:b/>
          <w:bCs/>
          <w:noProof w:val="0"/>
          <w:snapToGrid/>
          <w:szCs w:val="24"/>
        </w:rPr>
        <w:t>20</w:t>
      </w:r>
      <w:r>
        <w:rPr>
          <w:rFonts w:ascii="Times New Roman" w:hAnsi="Times New Roman"/>
          <w:b/>
          <w:bCs/>
          <w:noProof w:val="0"/>
          <w:snapToGrid/>
          <w:szCs w:val="24"/>
        </w:rPr>
        <w:fldChar w:fldCharType="end"/>
      </w:r>
      <w:r w:rsidR="00621BCA">
        <w:rPr>
          <w:rFonts w:ascii="Times New Roman" w:hAnsi="Times New Roman"/>
          <w:b/>
          <w:bCs/>
          <w:noProof w:val="0"/>
          <w:snapToGrid/>
          <w:szCs w:val="24"/>
        </w:rPr>
        <w:t>26</w:t>
      </w:r>
    </w:p>
    <w:p w14:paraId="6770C885" w14:textId="77777777" w:rsidR="000C4612" w:rsidRDefault="000C4612">
      <w:pPr>
        <w:spacing w:line="240" w:lineRule="auto"/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p w14:paraId="6CC97CBE" w14:textId="77777777" w:rsidR="00EE19A0" w:rsidRDefault="00EE19A0" w:rsidP="00AE320E"/>
    <w:p w14:paraId="08C36A7B" w14:textId="77777777" w:rsidR="00EE19A0" w:rsidRDefault="00EE19A0" w:rsidP="00AE320E"/>
    <w:p w14:paraId="4BD8A210" w14:textId="77777777" w:rsidR="00EE19A0" w:rsidRDefault="00EE19A0" w:rsidP="00AE320E"/>
    <w:p w14:paraId="50CE0E30" w14:textId="77777777" w:rsidR="00EE19A0" w:rsidRDefault="00EE19A0" w:rsidP="00AE320E"/>
    <w:p w14:paraId="0C032121" w14:textId="77777777" w:rsidR="00EE19A0" w:rsidRDefault="00EE19A0" w:rsidP="00AE320E"/>
    <w:p w14:paraId="6F1AB2B9" w14:textId="77777777" w:rsidR="00EE19A0" w:rsidRDefault="00EE19A0" w:rsidP="00AE320E"/>
    <w:p w14:paraId="6E4744D6" w14:textId="77777777" w:rsidR="00EB4FF5" w:rsidRDefault="00EB4FF5" w:rsidP="00AE320E"/>
    <w:p w14:paraId="3F28B9A8" w14:textId="77777777" w:rsidR="00EB4FF5" w:rsidRDefault="00EB4FF5" w:rsidP="00AE320E"/>
    <w:p w14:paraId="18673BDF" w14:textId="77777777" w:rsidR="00EB4FF5" w:rsidRDefault="00EB4FF5" w:rsidP="00AE320E"/>
    <w:p w14:paraId="4B70ABAF" w14:textId="77777777" w:rsidR="00EB4FF5" w:rsidRDefault="00EB4FF5" w:rsidP="00AE320E"/>
    <w:p w14:paraId="3C7731F7" w14:textId="77777777" w:rsidR="00EB4FF5" w:rsidRDefault="00EB4FF5" w:rsidP="00AE320E"/>
    <w:p w14:paraId="43C49EF5" w14:textId="77777777" w:rsidR="00EE19A0" w:rsidRDefault="00EE19A0" w:rsidP="00AE320E"/>
    <w:p w14:paraId="0B0E59D3" w14:textId="77777777" w:rsidR="00E71148" w:rsidRPr="00E71148" w:rsidRDefault="00E71148" w:rsidP="00E71148">
      <w:pPr>
        <w:rPr>
          <w:color w:val="FF0000"/>
        </w:rPr>
      </w:pPr>
      <w:r w:rsidRPr="00E71148">
        <w:rPr>
          <w:color w:val="FF0000"/>
        </w:rPr>
        <w:t>A ficha catalográfica é elaborada pelo próprio autor.</w:t>
      </w:r>
    </w:p>
    <w:p w14:paraId="4098A388" w14:textId="77777777" w:rsidR="00E71148" w:rsidRPr="00E71148" w:rsidRDefault="00E71148" w:rsidP="00E71148">
      <w:pPr>
        <w:rPr>
          <w:color w:val="FF0000"/>
        </w:rPr>
      </w:pPr>
      <w:r w:rsidRPr="00E71148">
        <w:rPr>
          <w:color w:val="FF0000"/>
        </w:rPr>
        <w:t>Orientações em:</w:t>
      </w:r>
    </w:p>
    <w:p w14:paraId="3AC674DE" w14:textId="77777777" w:rsidR="00E71148" w:rsidRPr="00E71148" w:rsidRDefault="00E71148" w:rsidP="00E71148">
      <w:pPr>
        <w:rPr>
          <w:color w:val="FF0000"/>
        </w:rPr>
      </w:pPr>
    </w:p>
    <w:p w14:paraId="3D681106" w14:textId="6A7E4808" w:rsidR="00EE19A0" w:rsidRDefault="00E71148" w:rsidP="00E71148">
      <w:r w:rsidRPr="00E71148">
        <w:rPr>
          <w:color w:val="FF0000"/>
        </w:rPr>
        <w:t>https://sites.uel.br/bibliotecas/geracao-automatica-de-ficha-catalografica/</w:t>
      </w:r>
    </w:p>
    <w:p w14:paraId="5C61E7B3" w14:textId="77777777" w:rsidR="00EE19A0" w:rsidRDefault="00EE19A0" w:rsidP="00EE19A0">
      <w:pPr>
        <w:pStyle w:val="NomedoAutoreCurs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napToGrid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A3074CE" wp14:editId="5FFDF64C">
                <wp:simplePos x="0" y="0"/>
                <wp:positionH relativeFrom="column">
                  <wp:posOffset>686544</wp:posOffset>
                </wp:positionH>
                <wp:positionV relativeFrom="paragraph">
                  <wp:posOffset>127635</wp:posOffset>
                </wp:positionV>
                <wp:extent cx="4500245" cy="2700020"/>
                <wp:effectExtent l="0" t="0" r="14605" b="2413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0245" cy="2700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43C602" w14:textId="77777777" w:rsidR="001507A1" w:rsidRDefault="001507A1" w:rsidP="00EE19A0">
                            <w:pPr>
                              <w:rPr>
                                <w:color w:val="FF0000"/>
                                <w:sz w:val="10"/>
                              </w:rPr>
                            </w:pPr>
                          </w:p>
                          <w:p w14:paraId="3D101803" w14:textId="77777777" w:rsidR="001507A1" w:rsidRDefault="001507A1" w:rsidP="00EE19A0">
                            <w:pPr>
                              <w:tabs>
                                <w:tab w:val="left" w:pos="709"/>
                                <w:tab w:val="left" w:pos="851"/>
                                <w:tab w:val="left" w:pos="1134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581968"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 B222d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  Sobrenome, Nome do autor.</w:t>
                            </w:r>
                          </w:p>
                          <w:p w14:paraId="2D760A66" w14:textId="77777777" w:rsidR="001507A1" w:rsidRPr="00751F09" w:rsidRDefault="001507A1" w:rsidP="00EE19A0">
                            <w:pPr>
                              <w:pStyle w:val="Textoembloco"/>
                              <w:tabs>
                                <w:tab w:val="left" w:pos="1276"/>
                              </w:tabs>
                              <w:ind w:left="993"/>
                              <w:rPr>
                                <w:sz w:val="18"/>
                                <w:szCs w:val="18"/>
                              </w:rPr>
                            </w:pPr>
                            <w:r w:rsidRPr="00751F09">
                              <w:rPr>
                                <w:iCs/>
                                <w:sz w:val="18"/>
                                <w:szCs w:val="18"/>
                              </w:rPr>
                              <w:t xml:space="preserve">Gerência de redes – protocolo SNMP / </w:t>
                            </w:r>
                            <w:r>
                              <w:rPr>
                                <w:iCs/>
                                <w:sz w:val="18"/>
                                <w:szCs w:val="18"/>
                              </w:rPr>
                              <w:t>nome e sobrenome do aluno</w:t>
                            </w:r>
                            <w:r w:rsidRPr="00751F09">
                              <w:rPr>
                                <w:sz w:val="18"/>
                                <w:szCs w:val="18"/>
                              </w:rPr>
                              <w:t xml:space="preserve">. – Londrina, 2010. </w:t>
                            </w:r>
                          </w:p>
                          <w:p w14:paraId="2479C6B2" w14:textId="77777777" w:rsidR="001507A1" w:rsidRPr="00751F09" w:rsidRDefault="001507A1" w:rsidP="00EE19A0">
                            <w:pPr>
                              <w:tabs>
                                <w:tab w:val="left" w:pos="1244"/>
                                <w:tab w:val="left" w:pos="1276"/>
                              </w:tabs>
                              <w:ind w:left="993"/>
                              <w:rPr>
                                <w:sz w:val="18"/>
                                <w:szCs w:val="18"/>
                              </w:rPr>
                            </w:pPr>
                            <w:r w:rsidRPr="00751F09">
                              <w:rPr>
                                <w:sz w:val="18"/>
                                <w:szCs w:val="18"/>
                              </w:rPr>
                              <w:t xml:space="preserve">98 f. : il. </w:t>
                            </w:r>
                          </w:p>
                          <w:p w14:paraId="6EC853C2" w14:textId="77777777" w:rsidR="001507A1" w:rsidRDefault="001507A1" w:rsidP="00EE19A0">
                            <w:pPr>
                              <w:ind w:left="924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642230E" w14:textId="77777777" w:rsidR="001507A1" w:rsidRDefault="001507A1" w:rsidP="00EE19A0">
                            <w:pPr>
                              <w:ind w:left="99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Orientador: nome sobrenome do orientador. </w:t>
                            </w:r>
                          </w:p>
                          <w:p w14:paraId="02478105" w14:textId="77777777" w:rsidR="001507A1" w:rsidRDefault="001507A1" w:rsidP="00EE19A0">
                            <w:pPr>
                              <w:tabs>
                                <w:tab w:val="left" w:pos="993"/>
                              </w:tabs>
                              <w:ind w:left="709" w:firstLine="284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Dissertação (Mestrado em )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sym w:font="Symbol" w:char="F02D"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Universidade Estadual de Londrina, Centro de Ciências Exatas, Programa de Pós-Graduação em xxxxx,  2010.</w:t>
                            </w:r>
                          </w:p>
                          <w:p w14:paraId="0C2D4163" w14:textId="77777777" w:rsidR="001507A1" w:rsidRDefault="001507A1" w:rsidP="00EE19A0">
                            <w:pPr>
                              <w:ind w:firstLine="99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Inclui bibliografia.</w:t>
                            </w:r>
                          </w:p>
                          <w:p w14:paraId="3F3218A8" w14:textId="77777777" w:rsidR="001507A1" w:rsidRDefault="001507A1" w:rsidP="00EE19A0">
                            <w:pPr>
                              <w:ind w:left="709" w:firstLine="243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FE8BD82" w14:textId="77777777" w:rsidR="001507A1" w:rsidRDefault="001507A1" w:rsidP="00EE19A0">
                            <w:pPr>
                              <w:tabs>
                                <w:tab w:val="left" w:pos="6663"/>
                              </w:tabs>
                              <w:ind w:left="709" w:firstLine="284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>1. Gerencia de redes – Teses. 2. SNMP. 3 NMS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spacing w:val="2"/>
                                <w:sz w:val="18"/>
                                <w:szCs w:val="18"/>
                              </w:rPr>
                              <w:t>– Teses. 3.  Assunto 3 – Teses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. I. Sobrenome, Nome do orientador. II. </w:t>
                            </w:r>
                            <w:r>
                              <w:rPr>
                                <w:sz w:val="18"/>
                                <w:szCs w:val="17"/>
                              </w:rPr>
                              <w:t>Universidade</w:t>
                            </w:r>
                            <w:r>
                              <w:rPr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Estadual de Londrina. Centro de Ciências Exatas. III. Título. </w:t>
                            </w:r>
                          </w:p>
                          <w:p w14:paraId="1EBB2900" w14:textId="77777777" w:rsidR="001507A1" w:rsidRDefault="001507A1" w:rsidP="00EE19A0">
                            <w:pPr>
                              <w:tabs>
                                <w:tab w:val="left" w:pos="6663"/>
                              </w:tabs>
                              <w:ind w:left="709" w:firstLine="284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(</w:t>
                            </w:r>
                            <w:r w:rsidRPr="00F9114A">
                              <w:rPr>
                                <w:sz w:val="18"/>
                                <w:szCs w:val="18"/>
                                <w:highlight w:val="yellow"/>
                              </w:rPr>
                              <w:t>ATENCAO PARA MONOGRAFIA</w:t>
                            </w:r>
                            <w:r>
                              <w:rPr>
                                <w:sz w:val="18"/>
                                <w:szCs w:val="18"/>
                                <w:highlight w:val="yellow"/>
                              </w:rPr>
                              <w:t xml:space="preserve"> DE ESPECIALIZAÇÃO</w:t>
                            </w:r>
                            <w:r w:rsidRPr="00F9114A">
                              <w:rPr>
                                <w:sz w:val="18"/>
                                <w:szCs w:val="18"/>
                                <w:highlight w:val="yellow"/>
                              </w:rPr>
                              <w:t xml:space="preserve"> NÃO PRECISA)</w:t>
                            </w:r>
                          </w:p>
                          <w:p w14:paraId="0D20B9BF" w14:textId="77777777" w:rsidR="001507A1" w:rsidRPr="00581968" w:rsidRDefault="001507A1" w:rsidP="00EE19A0">
                            <w:pPr>
                              <w:tabs>
                                <w:tab w:val="left" w:pos="6663"/>
                              </w:tabs>
                              <w:ind w:left="709" w:firstLine="284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                                                                                                </w:t>
                            </w:r>
                            <w:r w:rsidRPr="00581968">
                              <w:rPr>
                                <w:color w:val="FF0000"/>
                                <w:sz w:val="18"/>
                                <w:szCs w:val="18"/>
                              </w:rPr>
                              <w:t>CDU  641:579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3074C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54.05pt;margin-top:10.05pt;width:354.35pt;height:212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">
                <v:textbox inset="1.5mm,,1.5mm">
                  <w:txbxContent>
                    <w:p w14:paraId="4243C602" w14:textId="77777777" w:rsidR="001507A1" w:rsidRDefault="001507A1" w:rsidP="00EE19A0">
                      <w:pPr>
                        <w:rPr>
                          <w:color w:val="FF0000"/>
                          <w:sz w:val="10"/>
                        </w:rPr>
                      </w:pPr>
                    </w:p>
                    <w:p w14:paraId="3D101803" w14:textId="77777777" w:rsidR="001507A1" w:rsidRDefault="001507A1" w:rsidP="00EE19A0">
                      <w:pPr>
                        <w:tabs>
                          <w:tab w:val="left" w:pos="709"/>
                          <w:tab w:val="left" w:pos="851"/>
                          <w:tab w:val="left" w:pos="1134"/>
                        </w:tabs>
                        <w:rPr>
                          <w:sz w:val="18"/>
                          <w:szCs w:val="18"/>
                        </w:rPr>
                      </w:pPr>
                      <w:r w:rsidRPr="00581968">
                        <w:rPr>
                          <w:color w:val="FF0000"/>
                          <w:sz w:val="18"/>
                          <w:szCs w:val="18"/>
                        </w:rPr>
                        <w:t xml:space="preserve"> B222d</w:t>
                      </w:r>
                      <w:r>
                        <w:rPr>
                          <w:sz w:val="18"/>
                          <w:szCs w:val="18"/>
                        </w:rPr>
                        <w:t xml:space="preserve">    Sobrenome, Nome do autor.</w:t>
                      </w:r>
                    </w:p>
                    <w:p w14:paraId="2D760A66" w14:textId="77777777" w:rsidR="001507A1" w:rsidRPr="00751F09" w:rsidRDefault="001507A1" w:rsidP="00EE19A0">
                      <w:pPr>
                        <w:pStyle w:val="Textoembloco"/>
                        <w:tabs>
                          <w:tab w:val="left" w:pos="1276"/>
                        </w:tabs>
                        <w:ind w:left="993"/>
                        <w:rPr>
                          <w:sz w:val="18"/>
                          <w:szCs w:val="18"/>
                        </w:rPr>
                      </w:pPr>
                      <w:r w:rsidRPr="00751F09">
                        <w:rPr>
                          <w:iCs/>
                          <w:sz w:val="18"/>
                          <w:szCs w:val="18"/>
                        </w:rPr>
                        <w:t xml:space="preserve">Gerência de redes – protocolo SNMP / </w:t>
                      </w:r>
                      <w:r>
                        <w:rPr>
                          <w:iCs/>
                          <w:sz w:val="18"/>
                          <w:szCs w:val="18"/>
                        </w:rPr>
                        <w:t>nome e sobrenome do aluno</w:t>
                      </w:r>
                      <w:r w:rsidRPr="00751F09">
                        <w:rPr>
                          <w:sz w:val="18"/>
                          <w:szCs w:val="18"/>
                        </w:rPr>
                        <w:t xml:space="preserve">. – Londrina, 2010. </w:t>
                      </w:r>
                    </w:p>
                    <w:p w14:paraId="2479C6B2" w14:textId="77777777" w:rsidR="001507A1" w:rsidRPr="00751F09" w:rsidRDefault="001507A1" w:rsidP="00EE19A0">
                      <w:pPr>
                        <w:tabs>
                          <w:tab w:val="left" w:pos="1244"/>
                          <w:tab w:val="left" w:pos="1276"/>
                        </w:tabs>
                        <w:ind w:left="993"/>
                        <w:rPr>
                          <w:sz w:val="18"/>
                          <w:szCs w:val="18"/>
                        </w:rPr>
                      </w:pPr>
                      <w:r w:rsidRPr="00751F09">
                        <w:rPr>
                          <w:sz w:val="18"/>
                          <w:szCs w:val="18"/>
                        </w:rPr>
                        <w:t xml:space="preserve">98 f. : il. </w:t>
                      </w:r>
                    </w:p>
                    <w:p w14:paraId="6EC853C2" w14:textId="77777777" w:rsidR="001507A1" w:rsidRDefault="001507A1" w:rsidP="00EE19A0">
                      <w:pPr>
                        <w:ind w:left="924"/>
                        <w:rPr>
                          <w:sz w:val="18"/>
                          <w:szCs w:val="18"/>
                        </w:rPr>
                      </w:pPr>
                    </w:p>
                    <w:p w14:paraId="1642230E" w14:textId="77777777" w:rsidR="001507A1" w:rsidRDefault="001507A1" w:rsidP="00EE19A0">
                      <w:pPr>
                        <w:ind w:left="993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Orientador: nome sobrenome do orientador. </w:t>
                      </w:r>
                    </w:p>
                    <w:p w14:paraId="02478105" w14:textId="77777777" w:rsidR="001507A1" w:rsidRDefault="001507A1" w:rsidP="00EE19A0">
                      <w:pPr>
                        <w:tabs>
                          <w:tab w:val="left" w:pos="993"/>
                        </w:tabs>
                        <w:ind w:left="709" w:firstLine="284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Dissertação (Mestrado em ) </w:t>
                      </w:r>
                      <w:r>
                        <w:rPr>
                          <w:sz w:val="18"/>
                          <w:szCs w:val="18"/>
                        </w:rPr>
                        <w:sym w:font="Symbol" w:char="F02D"/>
                      </w:r>
                      <w:r>
                        <w:rPr>
                          <w:sz w:val="18"/>
                          <w:szCs w:val="18"/>
                        </w:rPr>
                        <w:t xml:space="preserve"> Universidade Estadual de Londrina, Centro de Ciências Exatas, Programa de Pós-Graduação em xxxxx,  2010.</w:t>
                      </w:r>
                    </w:p>
                    <w:p w14:paraId="0C2D4163" w14:textId="77777777" w:rsidR="001507A1" w:rsidRDefault="001507A1" w:rsidP="00EE19A0">
                      <w:pPr>
                        <w:ind w:firstLine="993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Inclui bibliografia.</w:t>
                      </w:r>
                    </w:p>
                    <w:p w14:paraId="3F3218A8" w14:textId="77777777" w:rsidR="001507A1" w:rsidRDefault="001507A1" w:rsidP="00EE19A0">
                      <w:pPr>
                        <w:ind w:left="709" w:firstLine="243"/>
                        <w:rPr>
                          <w:sz w:val="18"/>
                          <w:szCs w:val="18"/>
                        </w:rPr>
                      </w:pPr>
                    </w:p>
                    <w:p w14:paraId="7FE8BD82" w14:textId="77777777" w:rsidR="001507A1" w:rsidRDefault="001507A1" w:rsidP="00EE19A0">
                      <w:pPr>
                        <w:tabs>
                          <w:tab w:val="left" w:pos="6663"/>
                        </w:tabs>
                        <w:ind w:left="709" w:firstLine="284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pacing w:val="-4"/>
                          <w:sz w:val="18"/>
                          <w:szCs w:val="18"/>
                        </w:rPr>
                        <w:t>1. Gerencia de redes – Teses. 2. SNMP. 3 NMS</w:t>
                      </w:r>
                      <w:r>
                        <w:rPr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spacing w:val="2"/>
                          <w:sz w:val="18"/>
                          <w:szCs w:val="18"/>
                        </w:rPr>
                        <w:t>– Teses. 3.  Assunto 3 – Teses</w:t>
                      </w:r>
                      <w:r>
                        <w:rPr>
                          <w:sz w:val="18"/>
                          <w:szCs w:val="18"/>
                        </w:rPr>
                        <w:t xml:space="preserve">. I. Sobrenome, Nome do orientador. II. </w:t>
                      </w:r>
                      <w:r>
                        <w:rPr>
                          <w:sz w:val="18"/>
                          <w:szCs w:val="17"/>
                        </w:rPr>
                        <w:t>Universidade</w:t>
                      </w:r>
                      <w:r>
                        <w:rPr>
                          <w:sz w:val="17"/>
                          <w:szCs w:val="17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 xml:space="preserve">Estadual de Londrina. Centro de Ciências Exatas. III. Título. </w:t>
                      </w:r>
                    </w:p>
                    <w:p w14:paraId="1EBB2900" w14:textId="77777777" w:rsidR="001507A1" w:rsidRDefault="001507A1" w:rsidP="00EE19A0">
                      <w:pPr>
                        <w:tabs>
                          <w:tab w:val="left" w:pos="6663"/>
                        </w:tabs>
                        <w:ind w:left="709" w:firstLine="284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(</w:t>
                      </w:r>
                      <w:r w:rsidRPr="00F9114A">
                        <w:rPr>
                          <w:sz w:val="18"/>
                          <w:szCs w:val="18"/>
                          <w:highlight w:val="yellow"/>
                        </w:rPr>
                        <w:t>ATENCAO PARA MONOGRAFIA</w:t>
                      </w:r>
                      <w:r>
                        <w:rPr>
                          <w:sz w:val="18"/>
                          <w:szCs w:val="18"/>
                          <w:highlight w:val="yellow"/>
                        </w:rPr>
                        <w:t xml:space="preserve"> DE ESPECIALIZAÇÃO</w:t>
                      </w:r>
                      <w:r w:rsidRPr="00F9114A">
                        <w:rPr>
                          <w:sz w:val="18"/>
                          <w:szCs w:val="18"/>
                          <w:highlight w:val="yellow"/>
                        </w:rPr>
                        <w:t xml:space="preserve"> NÃO PRECISA)</w:t>
                      </w:r>
                    </w:p>
                    <w:p w14:paraId="0D20B9BF" w14:textId="77777777" w:rsidR="001507A1" w:rsidRPr="00581968" w:rsidRDefault="001507A1" w:rsidP="00EE19A0">
                      <w:pPr>
                        <w:tabs>
                          <w:tab w:val="left" w:pos="6663"/>
                        </w:tabs>
                        <w:ind w:left="709" w:firstLine="284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                                                                                                       </w:t>
                      </w:r>
                      <w:r w:rsidRPr="00581968">
                        <w:rPr>
                          <w:color w:val="FF0000"/>
                          <w:sz w:val="18"/>
                          <w:szCs w:val="18"/>
                        </w:rPr>
                        <w:t>CDU  641:579</w:t>
                      </w:r>
                    </w:p>
                  </w:txbxContent>
                </v:textbox>
              </v:shape>
            </w:pict>
          </mc:Fallback>
        </mc:AlternateContent>
      </w:r>
    </w:p>
    <w:p w14:paraId="330293AC" w14:textId="77777777" w:rsidR="00EE19A0" w:rsidRDefault="00EE19A0" w:rsidP="00EE19A0">
      <w:pPr>
        <w:pStyle w:val="NomedoAutoreCurso"/>
        <w:rPr>
          <w:rFonts w:ascii="Times New Roman" w:hAnsi="Times New Roman"/>
          <w:sz w:val="32"/>
          <w:szCs w:val="32"/>
        </w:rPr>
      </w:pPr>
    </w:p>
    <w:p w14:paraId="04E7F891" w14:textId="77777777" w:rsidR="00EE19A0" w:rsidRDefault="00EE19A0" w:rsidP="00EE19A0">
      <w:pPr>
        <w:pStyle w:val="NomedoAutoreCurso"/>
        <w:rPr>
          <w:rFonts w:ascii="Times New Roman" w:hAnsi="Times New Roman"/>
          <w:sz w:val="32"/>
          <w:szCs w:val="32"/>
        </w:rPr>
      </w:pPr>
    </w:p>
    <w:p w14:paraId="5237864D" w14:textId="77777777" w:rsidR="00EE19A0" w:rsidRDefault="00EE19A0" w:rsidP="00EE19A0">
      <w:pPr>
        <w:pStyle w:val="NomedoAutoreCurso"/>
        <w:rPr>
          <w:rFonts w:ascii="Times New Roman" w:hAnsi="Times New Roman"/>
          <w:sz w:val="32"/>
          <w:szCs w:val="32"/>
        </w:rPr>
      </w:pPr>
    </w:p>
    <w:p w14:paraId="37281795" w14:textId="77777777" w:rsidR="00EE19A0" w:rsidRDefault="00EE19A0" w:rsidP="00EE19A0">
      <w:pPr>
        <w:pStyle w:val="NomedoAutoreCurso"/>
        <w:rPr>
          <w:rFonts w:ascii="Times New Roman" w:hAnsi="Times New Roman"/>
          <w:sz w:val="32"/>
          <w:szCs w:val="32"/>
        </w:rPr>
      </w:pPr>
    </w:p>
    <w:p w14:paraId="181D8047" w14:textId="77777777" w:rsidR="00EE19A0" w:rsidRDefault="00EE19A0" w:rsidP="00EE19A0">
      <w:pPr>
        <w:pStyle w:val="NomedoAutoreCurso"/>
        <w:rPr>
          <w:rFonts w:ascii="Times New Roman" w:hAnsi="Times New Roman"/>
          <w:sz w:val="32"/>
          <w:szCs w:val="32"/>
        </w:rPr>
      </w:pPr>
    </w:p>
    <w:p w14:paraId="3ECEF2C5" w14:textId="77777777" w:rsidR="00EE19A0" w:rsidRDefault="00EE19A0" w:rsidP="00EE19A0">
      <w:pPr>
        <w:pStyle w:val="NomedoAutoreCurso"/>
        <w:rPr>
          <w:rFonts w:ascii="Times New Roman" w:hAnsi="Times New Roman"/>
          <w:sz w:val="32"/>
          <w:szCs w:val="32"/>
        </w:rPr>
      </w:pPr>
    </w:p>
    <w:p w14:paraId="24443447" w14:textId="77777777" w:rsidR="00EE19A0" w:rsidRDefault="00EE19A0" w:rsidP="00EE19A0">
      <w:pPr>
        <w:pStyle w:val="NomedoAutoreCurso"/>
        <w:rPr>
          <w:rFonts w:ascii="Times New Roman" w:hAnsi="Times New Roman"/>
          <w:sz w:val="32"/>
          <w:szCs w:val="32"/>
        </w:rPr>
      </w:pPr>
    </w:p>
    <w:p w14:paraId="679650EC" w14:textId="77777777" w:rsidR="00EE19A0" w:rsidRDefault="00EE19A0" w:rsidP="00EE19A0">
      <w:pPr>
        <w:pStyle w:val="NomedoAutoreCurso"/>
        <w:rPr>
          <w:rFonts w:ascii="Times New Roman" w:hAnsi="Times New Roman"/>
          <w:sz w:val="32"/>
          <w:szCs w:val="32"/>
        </w:rPr>
      </w:pPr>
    </w:p>
    <w:p w14:paraId="0CAB525E" w14:textId="77777777" w:rsidR="00EE19A0" w:rsidRDefault="00EE19A0">
      <w:pPr>
        <w:spacing w:line="240" w:lineRule="auto"/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sdt>
      <w:sdtPr>
        <w:rPr>
          <w:rFonts w:ascii="Times New Roman" w:hAnsi="Times New Roman"/>
          <w:caps/>
          <w:sz w:val="32"/>
          <w:szCs w:val="32"/>
        </w:rPr>
        <w:alias w:val="Autor"/>
        <w:tag w:val=""/>
        <w:id w:val="1849743504"/>
        <w:placeholder>
          <w:docPart w:val="94085B7C37A94E24A3CFBF9B49C76969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Content>
        <w:p w14:paraId="23839174" w14:textId="77777777" w:rsidR="005312DF" w:rsidRPr="000C4612" w:rsidRDefault="00E71148" w:rsidP="000C4612">
          <w:pPr>
            <w:pStyle w:val="LocaleAnodeEntrega"/>
            <w:ind w:firstLine="0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caps/>
              <w:sz w:val="32"/>
              <w:szCs w:val="32"/>
            </w:rPr>
            <w:t>Nathalia</w:t>
          </w:r>
        </w:p>
      </w:sdtContent>
    </w:sdt>
    <w:p w14:paraId="096FD68D" w14:textId="77777777" w:rsidR="005312DF" w:rsidRPr="00445917" w:rsidRDefault="005312DF" w:rsidP="0098792E">
      <w:pPr>
        <w:pStyle w:val="NomedoAutoreCurso"/>
        <w:ind w:firstLine="0"/>
        <w:rPr>
          <w:rFonts w:ascii="Times New Roman" w:hAnsi="Times New Roman"/>
          <w:sz w:val="24"/>
          <w:szCs w:val="24"/>
        </w:rPr>
      </w:pPr>
    </w:p>
    <w:p w14:paraId="228696AC" w14:textId="77777777" w:rsidR="005312DF" w:rsidRPr="00445917" w:rsidRDefault="005312DF" w:rsidP="0098792E">
      <w:pPr>
        <w:pStyle w:val="NomedoAutoreCurso"/>
        <w:ind w:firstLine="0"/>
        <w:rPr>
          <w:rFonts w:ascii="Times New Roman" w:hAnsi="Times New Roman"/>
          <w:sz w:val="24"/>
          <w:szCs w:val="24"/>
        </w:rPr>
      </w:pPr>
    </w:p>
    <w:sdt>
      <w:sdtPr>
        <w:rPr>
          <w:rFonts w:ascii="Times New Roman" w:hAnsi="Times New Roman"/>
          <w:szCs w:val="32"/>
        </w:rPr>
        <w:alias w:val="Título"/>
        <w:tag w:val=""/>
        <w:id w:val="1860156577"/>
        <w:placeholder>
          <w:docPart w:val="038A3656DA1E48ABAB28E45E21BED52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204F07D9" w14:textId="77777777" w:rsidR="005312DF" w:rsidRPr="0098792E" w:rsidRDefault="00B32445" w:rsidP="0098792E">
          <w:pPr>
            <w:pStyle w:val="TtulodoTrabalho"/>
            <w:ind w:firstLine="0"/>
            <w:rPr>
              <w:rFonts w:ascii="Times New Roman" w:hAnsi="Times New Roman"/>
              <w:szCs w:val="32"/>
            </w:rPr>
          </w:pPr>
          <w:r>
            <w:rPr>
              <w:rFonts w:ascii="Times New Roman" w:hAnsi="Times New Roman"/>
              <w:szCs w:val="32"/>
            </w:rPr>
            <w:t>Título do Trabalho</w:t>
          </w:r>
        </w:p>
      </w:sdtContent>
    </w:sdt>
    <w:p w14:paraId="12ECCEA0" w14:textId="77777777" w:rsidR="005312DF" w:rsidRPr="00445917" w:rsidRDefault="005312DF" w:rsidP="0098792E">
      <w:pPr>
        <w:pStyle w:val="NomedoAutoreCurso"/>
        <w:ind w:firstLine="0"/>
        <w:rPr>
          <w:rFonts w:ascii="Times New Roman" w:hAnsi="Times New Roman"/>
          <w:sz w:val="24"/>
          <w:szCs w:val="24"/>
        </w:rPr>
      </w:pPr>
    </w:p>
    <w:p w14:paraId="21BF8BD8" w14:textId="77777777" w:rsidR="005312DF" w:rsidRPr="00445917" w:rsidRDefault="005312DF" w:rsidP="0098792E">
      <w:pPr>
        <w:pStyle w:val="NomedoAutoreCurso"/>
        <w:ind w:firstLine="0"/>
        <w:rPr>
          <w:rFonts w:ascii="Times New Roman" w:hAnsi="Times New Roman"/>
          <w:sz w:val="24"/>
          <w:szCs w:val="24"/>
        </w:rPr>
      </w:pPr>
    </w:p>
    <w:p w14:paraId="4C64AE64" w14:textId="77777777" w:rsidR="005312DF" w:rsidRPr="00734D3E" w:rsidRDefault="00E71148" w:rsidP="00CF40EC">
      <w:pPr>
        <w:ind w:left="4253" w:firstLine="0"/>
      </w:pPr>
      <w:fldSimple w:instr=" DOCPROPERTY  &quot;Tipo do trabalho&quot;  \* MERGEFORMAT ">
        <w:r>
          <w:t>Trabalho de Conclusão de Curso</w:t>
        </w:r>
      </w:fldSimple>
      <w:r w:rsidR="000D249C">
        <w:t xml:space="preserve"> </w:t>
      </w:r>
      <w:r w:rsidR="0098792E" w:rsidRPr="006625EA">
        <w:t>apresentad</w:t>
      </w:r>
      <w:r w:rsidR="000D249C">
        <w:t>o</w:t>
      </w:r>
      <w:r w:rsidR="0098792E" w:rsidRPr="006625EA">
        <w:t xml:space="preserve"> ao </w:t>
      </w:r>
      <w:fldSimple w:instr=" DOCPROPERTY  &quot;Curso ou programa&quot;  \* MERGEFORMAT ">
        <w:r>
          <w:t>Curso</w:t>
        </w:r>
      </w:fldSimple>
      <w:r w:rsidR="008221A9">
        <w:t xml:space="preserve"> </w:t>
      </w:r>
      <w:r w:rsidR="0098792E" w:rsidRPr="006625EA">
        <w:t>de</w:t>
      </w:r>
      <w:r w:rsidR="008221A9">
        <w:t xml:space="preserve"> </w:t>
      </w:r>
      <w:fldSimple w:instr=" DOCPROPERTY  &quot;Nome do curso ou programa&quot;  \* MERGEFORMAT ">
        <w:r>
          <w:t>Bacharelado em Ciência da Computação</w:t>
        </w:r>
      </w:fldSimple>
      <w:r w:rsidR="00214938">
        <w:t xml:space="preserve"> </w:t>
      </w:r>
      <w:r w:rsidR="0098792E">
        <w:t xml:space="preserve">do </w:t>
      </w:r>
      <w:r w:rsidR="0098792E" w:rsidRPr="006625EA">
        <w:t>Departamento de Computação da Uni</w:t>
      </w:r>
      <w:r w:rsidR="0098792E">
        <w:t>versidade Estadual de Londrina,</w:t>
      </w:r>
      <w:r w:rsidR="0098792E" w:rsidRPr="006625EA">
        <w:t xml:space="preserve"> como requisito parcial para a obtenção do título de</w:t>
      </w:r>
      <w:r w:rsidR="000D249C">
        <w:t xml:space="preserve"> </w:t>
      </w:r>
      <w:fldSimple w:instr=" DOCPROPERTY  &quot;Grau ou título obtido&quot;  \* MERGEFORMAT ">
        <w:r>
          <w:t>Bacharel em Ciência da Computação</w:t>
        </w:r>
      </w:fldSimple>
      <w:r w:rsidR="0098792E" w:rsidRPr="006625EA">
        <w:t>.</w:t>
      </w:r>
    </w:p>
    <w:p w14:paraId="4D8312C3" w14:textId="77777777" w:rsidR="00734D3E" w:rsidRPr="00892824" w:rsidRDefault="00734D3E" w:rsidP="00CF40EC">
      <w:pPr>
        <w:ind w:left="4253" w:firstLine="0"/>
        <w:jc w:val="center"/>
        <w:rPr>
          <w:bCs/>
        </w:rPr>
      </w:pPr>
    </w:p>
    <w:p w14:paraId="387393EA" w14:textId="77777777" w:rsidR="005312DF" w:rsidRPr="00892824" w:rsidRDefault="005312DF" w:rsidP="00CF40EC">
      <w:pPr>
        <w:ind w:left="4253" w:firstLine="0"/>
        <w:jc w:val="center"/>
        <w:rPr>
          <w:bCs/>
        </w:rPr>
      </w:pPr>
    </w:p>
    <w:p w14:paraId="44FE4004" w14:textId="77777777" w:rsidR="005312DF" w:rsidRPr="00324F4F" w:rsidRDefault="00734D3E" w:rsidP="009B40EC">
      <w:pPr>
        <w:pStyle w:val="Ttulo6"/>
        <w:ind w:left="4253"/>
      </w:pPr>
      <w:r>
        <w:t>BANCA</w:t>
      </w:r>
      <w:r w:rsidR="005312DF" w:rsidRPr="00892824">
        <w:t xml:space="preserve"> EXAMINADORA</w:t>
      </w:r>
    </w:p>
    <w:p w14:paraId="68EAA248" w14:textId="77777777" w:rsidR="005312DF" w:rsidRPr="00892824" w:rsidRDefault="005312DF" w:rsidP="00CF40EC">
      <w:pPr>
        <w:ind w:left="4253" w:firstLine="0"/>
        <w:rPr>
          <w:bCs/>
        </w:rPr>
      </w:pPr>
      <w:r w:rsidRPr="00892824">
        <w:rPr>
          <w:bCs/>
        </w:rPr>
        <w:t>____________________________________</w:t>
      </w:r>
    </w:p>
    <w:p w14:paraId="0C609347" w14:textId="77777777" w:rsidR="005312DF" w:rsidRPr="00892824" w:rsidRDefault="00C40AB3" w:rsidP="00CF40EC">
      <w:pPr>
        <w:pStyle w:val="Orientador"/>
        <w:ind w:left="4253" w:firstLine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fldChar w:fldCharType="begin"/>
      </w:r>
      <w:r>
        <w:rPr>
          <w:rFonts w:ascii="Times New Roman" w:hAnsi="Times New Roman"/>
          <w:bCs/>
        </w:rPr>
        <w:instrText xml:space="preserve"> DOCPROPERTY  "Nome do orientador"  \* MERGEFORMAT </w:instrText>
      </w:r>
      <w:r>
        <w:rPr>
          <w:rFonts w:ascii="Times New Roman" w:hAnsi="Times New Roman"/>
          <w:bCs/>
        </w:rPr>
        <w:fldChar w:fldCharType="separate"/>
      </w:r>
      <w:r w:rsidR="00E71148">
        <w:rPr>
          <w:rFonts w:ascii="Times New Roman" w:hAnsi="Times New Roman"/>
          <w:bCs/>
        </w:rPr>
        <w:t>Prof. Dr. Nome do Orientador</w:t>
      </w:r>
      <w:r>
        <w:rPr>
          <w:rFonts w:ascii="Times New Roman" w:hAnsi="Times New Roman"/>
          <w:bCs/>
        </w:rPr>
        <w:fldChar w:fldCharType="end"/>
      </w:r>
    </w:p>
    <w:p w14:paraId="6FFECC94" w14:textId="33D0DF51" w:rsidR="005312DF" w:rsidRPr="00892824" w:rsidRDefault="005312DF" w:rsidP="00CF40EC">
      <w:pPr>
        <w:pStyle w:val="Orientador"/>
        <w:ind w:left="4253" w:firstLine="0"/>
        <w:jc w:val="center"/>
        <w:rPr>
          <w:rFonts w:ascii="Times New Roman" w:hAnsi="Times New Roman"/>
          <w:bCs/>
        </w:rPr>
      </w:pPr>
      <w:r w:rsidRPr="00892824">
        <w:rPr>
          <w:rFonts w:ascii="Times New Roman" w:hAnsi="Times New Roman"/>
          <w:bCs/>
        </w:rPr>
        <w:t>Universidade Estadual de Londrina</w:t>
      </w:r>
      <w:r w:rsidR="00E71148">
        <w:rPr>
          <w:rFonts w:ascii="Times New Roman" w:hAnsi="Times New Roman"/>
          <w:bCs/>
        </w:rPr>
        <w:t xml:space="preserve"> - UEL</w:t>
      </w:r>
    </w:p>
    <w:p w14:paraId="1CFB360A" w14:textId="77777777" w:rsidR="005312DF" w:rsidRPr="00892824" w:rsidRDefault="005312DF" w:rsidP="00324F4F">
      <w:pPr>
        <w:ind w:firstLine="0"/>
        <w:rPr>
          <w:bCs/>
        </w:rPr>
      </w:pPr>
    </w:p>
    <w:p w14:paraId="6C54E33D" w14:textId="77777777" w:rsidR="005312DF" w:rsidRPr="00892824" w:rsidRDefault="005312DF" w:rsidP="00CF40EC">
      <w:pPr>
        <w:ind w:left="4253" w:firstLine="0"/>
        <w:jc w:val="center"/>
        <w:rPr>
          <w:bCs/>
        </w:rPr>
      </w:pPr>
      <w:r w:rsidRPr="00892824">
        <w:rPr>
          <w:bCs/>
        </w:rPr>
        <w:t>____________________________________</w:t>
      </w:r>
    </w:p>
    <w:p w14:paraId="0F9E918D" w14:textId="77777777" w:rsidR="005312DF" w:rsidRPr="00892824" w:rsidRDefault="005312DF" w:rsidP="00CF40EC">
      <w:pPr>
        <w:pStyle w:val="Orientador"/>
        <w:ind w:left="4253" w:firstLine="0"/>
        <w:jc w:val="center"/>
        <w:rPr>
          <w:rFonts w:ascii="Times New Roman" w:hAnsi="Times New Roman"/>
          <w:bCs/>
        </w:rPr>
      </w:pPr>
      <w:r w:rsidRPr="00892824">
        <w:rPr>
          <w:rFonts w:ascii="Times New Roman" w:hAnsi="Times New Roman"/>
          <w:bCs/>
        </w:rPr>
        <w:t>Prof</w:t>
      </w:r>
      <w:r w:rsidR="00324F4F">
        <w:rPr>
          <w:rFonts w:ascii="Times New Roman" w:hAnsi="Times New Roman"/>
          <w:bCs/>
        </w:rPr>
        <w:t>(a)</w:t>
      </w:r>
      <w:r w:rsidRPr="00892824">
        <w:rPr>
          <w:rFonts w:ascii="Times New Roman" w:hAnsi="Times New Roman"/>
          <w:bCs/>
        </w:rPr>
        <w:t xml:space="preserve">. </w:t>
      </w:r>
      <w:r w:rsidR="00CF40EC">
        <w:rPr>
          <w:rFonts w:ascii="Times New Roman" w:hAnsi="Times New Roman"/>
          <w:bCs/>
        </w:rPr>
        <w:t>Dr</w:t>
      </w:r>
      <w:r w:rsidR="00324F4F">
        <w:rPr>
          <w:rFonts w:ascii="Times New Roman" w:hAnsi="Times New Roman"/>
          <w:bCs/>
        </w:rPr>
        <w:t>(a)</w:t>
      </w:r>
      <w:r w:rsidR="00CF40EC">
        <w:rPr>
          <w:rFonts w:ascii="Times New Roman" w:hAnsi="Times New Roman"/>
          <w:bCs/>
        </w:rPr>
        <w:t>. Segundo Membro da Banca</w:t>
      </w:r>
    </w:p>
    <w:p w14:paraId="51428166" w14:textId="77777777" w:rsidR="005312DF" w:rsidRPr="00324F4F" w:rsidRDefault="005312DF" w:rsidP="00324F4F">
      <w:pPr>
        <w:pStyle w:val="Orientador"/>
        <w:ind w:left="4253" w:firstLine="0"/>
        <w:jc w:val="center"/>
        <w:rPr>
          <w:rFonts w:ascii="Times New Roman" w:hAnsi="Times New Roman"/>
          <w:bCs/>
        </w:rPr>
      </w:pPr>
      <w:r w:rsidRPr="00892824">
        <w:rPr>
          <w:rFonts w:ascii="Times New Roman" w:hAnsi="Times New Roman"/>
          <w:bCs/>
        </w:rPr>
        <w:t xml:space="preserve">Universidade </w:t>
      </w:r>
      <w:r w:rsidR="00CF40EC">
        <w:rPr>
          <w:rFonts w:ascii="Times New Roman" w:hAnsi="Times New Roman"/>
          <w:bCs/>
        </w:rPr>
        <w:t>Segund</w:t>
      </w:r>
      <w:r w:rsidR="0042717C">
        <w:rPr>
          <w:rFonts w:ascii="Times New Roman" w:hAnsi="Times New Roman"/>
          <w:bCs/>
        </w:rPr>
        <w:t>o</w:t>
      </w:r>
      <w:r w:rsidR="00CF40EC">
        <w:rPr>
          <w:rFonts w:ascii="Times New Roman" w:hAnsi="Times New Roman"/>
          <w:bCs/>
        </w:rPr>
        <w:t xml:space="preserve"> Membro da Banca</w:t>
      </w:r>
    </w:p>
    <w:p w14:paraId="7F6B0237" w14:textId="77777777" w:rsidR="005312DF" w:rsidRPr="00892824" w:rsidRDefault="005312DF" w:rsidP="00CF40EC">
      <w:pPr>
        <w:ind w:left="4253" w:firstLine="0"/>
        <w:jc w:val="center"/>
        <w:rPr>
          <w:bCs/>
        </w:rPr>
      </w:pPr>
    </w:p>
    <w:p w14:paraId="4740E1DB" w14:textId="77777777" w:rsidR="00CF40EC" w:rsidRPr="00892824" w:rsidRDefault="00CF40EC" w:rsidP="00CF40EC">
      <w:pPr>
        <w:ind w:left="4253" w:firstLine="0"/>
        <w:jc w:val="center"/>
        <w:rPr>
          <w:bCs/>
        </w:rPr>
      </w:pPr>
      <w:r w:rsidRPr="00892824">
        <w:rPr>
          <w:bCs/>
        </w:rPr>
        <w:t>____________________________________</w:t>
      </w:r>
    </w:p>
    <w:p w14:paraId="1F255B5D" w14:textId="77777777" w:rsidR="00CF40EC" w:rsidRPr="00892824" w:rsidRDefault="00CF40EC" w:rsidP="00CF40EC">
      <w:pPr>
        <w:pStyle w:val="Orientador"/>
        <w:ind w:left="4253" w:firstLine="0"/>
        <w:jc w:val="center"/>
        <w:rPr>
          <w:rFonts w:ascii="Times New Roman" w:hAnsi="Times New Roman"/>
          <w:bCs/>
        </w:rPr>
      </w:pPr>
      <w:r w:rsidRPr="00892824">
        <w:rPr>
          <w:rFonts w:ascii="Times New Roman" w:hAnsi="Times New Roman"/>
          <w:bCs/>
        </w:rPr>
        <w:t xml:space="preserve">Prof. </w:t>
      </w:r>
      <w:r>
        <w:rPr>
          <w:rFonts w:ascii="Times New Roman" w:hAnsi="Times New Roman"/>
          <w:bCs/>
        </w:rPr>
        <w:t xml:space="preserve">Dr. </w:t>
      </w:r>
      <w:r w:rsidR="00324F4F">
        <w:rPr>
          <w:rFonts w:ascii="Times New Roman" w:hAnsi="Times New Roman"/>
          <w:bCs/>
        </w:rPr>
        <w:t>Te</w:t>
      </w:r>
      <w:r w:rsidR="0042717C">
        <w:rPr>
          <w:rFonts w:ascii="Times New Roman" w:hAnsi="Times New Roman"/>
          <w:bCs/>
        </w:rPr>
        <w:t>r</w:t>
      </w:r>
      <w:r w:rsidR="00324F4F">
        <w:rPr>
          <w:rFonts w:ascii="Times New Roman" w:hAnsi="Times New Roman"/>
          <w:bCs/>
        </w:rPr>
        <w:t>ceir</w:t>
      </w:r>
      <w:r>
        <w:rPr>
          <w:rFonts w:ascii="Times New Roman" w:hAnsi="Times New Roman"/>
          <w:bCs/>
        </w:rPr>
        <w:t>o Membro da Banca</w:t>
      </w:r>
    </w:p>
    <w:p w14:paraId="772EB93A" w14:textId="77777777" w:rsidR="00CF40EC" w:rsidRPr="00892824" w:rsidRDefault="00CF40EC" w:rsidP="00CF40EC">
      <w:pPr>
        <w:pStyle w:val="Orientador"/>
        <w:ind w:left="4253" w:firstLine="0"/>
        <w:jc w:val="center"/>
        <w:rPr>
          <w:rFonts w:ascii="Times New Roman" w:hAnsi="Times New Roman"/>
          <w:bCs/>
        </w:rPr>
      </w:pPr>
      <w:r w:rsidRPr="00892824">
        <w:rPr>
          <w:rFonts w:ascii="Times New Roman" w:hAnsi="Times New Roman"/>
          <w:bCs/>
        </w:rPr>
        <w:t xml:space="preserve">Universidade </w:t>
      </w:r>
      <w:r w:rsidR="00324F4F">
        <w:rPr>
          <w:rFonts w:ascii="Times New Roman" w:hAnsi="Times New Roman"/>
          <w:bCs/>
        </w:rPr>
        <w:t>Terceiro</w:t>
      </w:r>
      <w:r>
        <w:rPr>
          <w:rFonts w:ascii="Times New Roman" w:hAnsi="Times New Roman"/>
          <w:bCs/>
        </w:rPr>
        <w:t xml:space="preserve"> Membro da Banca</w:t>
      </w:r>
    </w:p>
    <w:p w14:paraId="5684D9FC" w14:textId="77777777" w:rsidR="005312DF" w:rsidRPr="00892824" w:rsidRDefault="005312DF" w:rsidP="00CF40EC">
      <w:pPr>
        <w:ind w:left="4253" w:firstLine="0"/>
        <w:jc w:val="center"/>
        <w:rPr>
          <w:bCs/>
        </w:rPr>
      </w:pPr>
    </w:p>
    <w:p w14:paraId="41AB7263" w14:textId="77777777" w:rsidR="00324F4F" w:rsidRPr="00892824" w:rsidRDefault="00324F4F" w:rsidP="00324F4F">
      <w:pPr>
        <w:ind w:left="4253" w:firstLine="0"/>
        <w:jc w:val="center"/>
        <w:rPr>
          <w:bCs/>
        </w:rPr>
      </w:pPr>
      <w:r w:rsidRPr="00892824">
        <w:rPr>
          <w:bCs/>
        </w:rPr>
        <w:t>____________________________________</w:t>
      </w:r>
    </w:p>
    <w:p w14:paraId="695011A2" w14:textId="77777777" w:rsidR="00324F4F" w:rsidRPr="00892824" w:rsidRDefault="00324F4F" w:rsidP="00324F4F">
      <w:pPr>
        <w:pStyle w:val="Orientador"/>
        <w:ind w:left="4253" w:firstLine="0"/>
        <w:jc w:val="center"/>
        <w:rPr>
          <w:rFonts w:ascii="Times New Roman" w:hAnsi="Times New Roman"/>
          <w:bCs/>
        </w:rPr>
      </w:pPr>
      <w:r w:rsidRPr="00892824">
        <w:rPr>
          <w:rFonts w:ascii="Times New Roman" w:hAnsi="Times New Roman"/>
          <w:bCs/>
        </w:rPr>
        <w:t xml:space="preserve">Prof. </w:t>
      </w:r>
      <w:r>
        <w:rPr>
          <w:rFonts w:ascii="Times New Roman" w:hAnsi="Times New Roman"/>
          <w:bCs/>
        </w:rPr>
        <w:t>Dr. Quarto Membro da Banca</w:t>
      </w:r>
    </w:p>
    <w:p w14:paraId="3FC1739B" w14:textId="77777777" w:rsidR="00324F4F" w:rsidRPr="00892824" w:rsidRDefault="00324F4F" w:rsidP="00324F4F">
      <w:pPr>
        <w:pStyle w:val="Orientador"/>
        <w:ind w:left="4253" w:firstLine="0"/>
        <w:jc w:val="center"/>
        <w:rPr>
          <w:rFonts w:ascii="Times New Roman" w:hAnsi="Times New Roman"/>
          <w:bCs/>
        </w:rPr>
      </w:pPr>
      <w:r w:rsidRPr="00892824">
        <w:rPr>
          <w:rFonts w:ascii="Times New Roman" w:hAnsi="Times New Roman"/>
          <w:bCs/>
        </w:rPr>
        <w:t xml:space="preserve">Universidade </w:t>
      </w:r>
      <w:r>
        <w:rPr>
          <w:rFonts w:ascii="Times New Roman" w:hAnsi="Times New Roman"/>
          <w:bCs/>
        </w:rPr>
        <w:t>Quarto Membro da Banca</w:t>
      </w:r>
    </w:p>
    <w:p w14:paraId="7B7CCF88" w14:textId="77777777" w:rsidR="005312DF" w:rsidRPr="00892824" w:rsidRDefault="005312DF" w:rsidP="00CF40EC">
      <w:pPr>
        <w:ind w:left="4253" w:firstLine="0"/>
        <w:jc w:val="center"/>
        <w:rPr>
          <w:bCs/>
        </w:rPr>
      </w:pPr>
    </w:p>
    <w:p w14:paraId="618958CA" w14:textId="3AD453D6" w:rsidR="00FE076A" w:rsidRPr="00E71148" w:rsidRDefault="005312DF" w:rsidP="00E71148">
      <w:pPr>
        <w:pStyle w:val="Orientador"/>
        <w:ind w:left="4253" w:firstLine="0"/>
        <w:rPr>
          <w:rFonts w:cs="Arial"/>
          <w:i/>
        </w:rPr>
      </w:pPr>
      <w:r w:rsidRPr="00892824">
        <w:rPr>
          <w:rFonts w:ascii="Times New Roman" w:hAnsi="Times New Roman"/>
        </w:rPr>
        <w:t>Londrina</w:t>
      </w:r>
      <w:r w:rsidR="00324F4F">
        <w:rPr>
          <w:rFonts w:ascii="Times New Roman" w:hAnsi="Times New Roman"/>
        </w:rPr>
        <w:t>-PR</w:t>
      </w:r>
      <w:r w:rsidRPr="00892824">
        <w:rPr>
          <w:rFonts w:ascii="Times New Roman" w:hAnsi="Times New Roman"/>
        </w:rPr>
        <w:t>, _____de ___________de</w:t>
      </w:r>
      <w:r w:rsidR="00324F4F">
        <w:rPr>
          <w:rFonts w:ascii="Times New Roman" w:hAnsi="Times New Roman"/>
        </w:rPr>
        <w:t xml:space="preserve"> </w:t>
      </w:r>
      <w:r w:rsidR="00324F4F">
        <w:rPr>
          <w:rFonts w:ascii="Times New Roman" w:hAnsi="Times New Roman"/>
        </w:rPr>
        <w:fldChar w:fldCharType="begin"/>
      </w:r>
      <w:r w:rsidR="00324F4F">
        <w:rPr>
          <w:rFonts w:ascii="Times New Roman" w:hAnsi="Times New Roman"/>
        </w:rPr>
        <w:instrText xml:space="preserve"> DOCPROPERTY  "Ano de defesa"  \* MERGEFORMAT </w:instrText>
      </w:r>
      <w:r w:rsidR="00324F4F">
        <w:rPr>
          <w:rFonts w:ascii="Times New Roman" w:hAnsi="Times New Roman"/>
        </w:rPr>
        <w:fldChar w:fldCharType="separate"/>
      </w:r>
      <w:r w:rsidR="00E71148">
        <w:rPr>
          <w:rFonts w:ascii="Times New Roman" w:hAnsi="Times New Roman"/>
        </w:rPr>
        <w:t>20</w:t>
      </w:r>
      <w:r w:rsidR="00621BCA">
        <w:rPr>
          <w:rFonts w:ascii="Times New Roman" w:hAnsi="Times New Roman"/>
        </w:rPr>
        <w:t>26</w:t>
      </w:r>
      <w:r w:rsidR="00324F4F">
        <w:rPr>
          <w:rFonts w:ascii="Times New Roman" w:hAnsi="Times New Roman"/>
        </w:rPr>
        <w:fldChar w:fldCharType="end"/>
      </w:r>
      <w:r w:rsidRPr="00892824">
        <w:rPr>
          <w:rFonts w:ascii="Times New Roman" w:hAnsi="Times New Roman"/>
        </w:rPr>
        <w:t>.</w:t>
      </w:r>
    </w:p>
    <w:p w14:paraId="3545F5B0" w14:textId="77777777" w:rsidR="00E71148" w:rsidRDefault="00E71148" w:rsidP="00E71148">
      <w:pPr>
        <w:ind w:firstLine="0"/>
        <w:jc w:val="right"/>
      </w:pPr>
      <w:bookmarkStart w:id="0" w:name="_Toc96637501"/>
      <w:r>
        <w:br w:type="page"/>
      </w:r>
      <w:r>
        <w:lastRenderedPageBreak/>
        <w:t xml:space="preserve">       </w:t>
      </w:r>
    </w:p>
    <w:p w14:paraId="60AEB828" w14:textId="77777777" w:rsidR="00E71148" w:rsidRDefault="00E71148" w:rsidP="00E71148">
      <w:pPr>
        <w:ind w:firstLine="0"/>
        <w:jc w:val="right"/>
      </w:pPr>
      <w:r>
        <w:t xml:space="preserve">   </w:t>
      </w:r>
    </w:p>
    <w:p w14:paraId="6F03BBE9" w14:textId="77777777" w:rsidR="00E71148" w:rsidRDefault="00E71148" w:rsidP="00E71148">
      <w:pPr>
        <w:ind w:firstLine="0"/>
        <w:jc w:val="right"/>
      </w:pPr>
    </w:p>
    <w:p w14:paraId="058DEB58" w14:textId="77777777" w:rsidR="00E71148" w:rsidRDefault="00E71148" w:rsidP="00E71148">
      <w:pPr>
        <w:ind w:firstLine="0"/>
        <w:jc w:val="right"/>
      </w:pPr>
    </w:p>
    <w:p w14:paraId="4140F6D0" w14:textId="77777777" w:rsidR="00E71148" w:rsidRDefault="00E71148" w:rsidP="00E71148">
      <w:pPr>
        <w:ind w:firstLine="0"/>
        <w:jc w:val="right"/>
      </w:pPr>
    </w:p>
    <w:p w14:paraId="3EAAF5C3" w14:textId="77777777" w:rsidR="00E71148" w:rsidRDefault="00E71148" w:rsidP="00E71148">
      <w:pPr>
        <w:ind w:firstLine="0"/>
        <w:jc w:val="right"/>
      </w:pPr>
    </w:p>
    <w:p w14:paraId="6E874842" w14:textId="77777777" w:rsidR="00E71148" w:rsidRDefault="00E71148" w:rsidP="00E71148">
      <w:pPr>
        <w:ind w:firstLine="0"/>
        <w:jc w:val="right"/>
      </w:pPr>
    </w:p>
    <w:p w14:paraId="387F53C0" w14:textId="77777777" w:rsidR="00E71148" w:rsidRDefault="00E71148" w:rsidP="00E71148">
      <w:pPr>
        <w:ind w:firstLine="0"/>
        <w:jc w:val="right"/>
      </w:pPr>
    </w:p>
    <w:p w14:paraId="7182B05C" w14:textId="77777777" w:rsidR="00E71148" w:rsidRDefault="00E71148" w:rsidP="00E71148">
      <w:pPr>
        <w:ind w:firstLine="0"/>
        <w:jc w:val="right"/>
      </w:pPr>
    </w:p>
    <w:p w14:paraId="56BB3E0B" w14:textId="77777777" w:rsidR="00E71148" w:rsidRDefault="00E71148" w:rsidP="00E71148">
      <w:pPr>
        <w:ind w:firstLine="0"/>
        <w:jc w:val="right"/>
      </w:pPr>
    </w:p>
    <w:p w14:paraId="311431E3" w14:textId="77777777" w:rsidR="00E71148" w:rsidRDefault="00E71148" w:rsidP="00E71148">
      <w:pPr>
        <w:ind w:firstLine="0"/>
        <w:jc w:val="right"/>
      </w:pPr>
    </w:p>
    <w:p w14:paraId="6C1E2EEB" w14:textId="77777777" w:rsidR="00E71148" w:rsidRDefault="00E71148" w:rsidP="00E71148">
      <w:pPr>
        <w:ind w:firstLine="0"/>
        <w:jc w:val="right"/>
      </w:pPr>
    </w:p>
    <w:p w14:paraId="1C712C17" w14:textId="77777777" w:rsidR="00E71148" w:rsidRDefault="00E71148" w:rsidP="00E71148">
      <w:pPr>
        <w:ind w:firstLine="0"/>
        <w:jc w:val="right"/>
      </w:pPr>
    </w:p>
    <w:p w14:paraId="0D91C687" w14:textId="77777777" w:rsidR="00E71148" w:rsidRDefault="00E71148" w:rsidP="00E71148">
      <w:pPr>
        <w:ind w:firstLine="0"/>
        <w:jc w:val="right"/>
      </w:pPr>
    </w:p>
    <w:p w14:paraId="58B79B60" w14:textId="77777777" w:rsidR="00E71148" w:rsidRDefault="00E71148" w:rsidP="00E71148">
      <w:pPr>
        <w:ind w:firstLine="0"/>
        <w:jc w:val="right"/>
      </w:pPr>
    </w:p>
    <w:p w14:paraId="5DFC2A11" w14:textId="77777777" w:rsidR="00E71148" w:rsidRDefault="00E71148" w:rsidP="00E71148">
      <w:pPr>
        <w:ind w:firstLine="0"/>
        <w:jc w:val="right"/>
      </w:pPr>
    </w:p>
    <w:p w14:paraId="07FBAE45" w14:textId="77777777" w:rsidR="00E71148" w:rsidRDefault="00E71148" w:rsidP="00E71148">
      <w:pPr>
        <w:ind w:firstLine="0"/>
        <w:jc w:val="right"/>
      </w:pPr>
    </w:p>
    <w:p w14:paraId="4632ED77" w14:textId="77777777" w:rsidR="00E71148" w:rsidRDefault="00E71148" w:rsidP="00E71148">
      <w:pPr>
        <w:ind w:firstLine="0"/>
        <w:jc w:val="right"/>
      </w:pPr>
    </w:p>
    <w:p w14:paraId="0FD8ED0C" w14:textId="77777777" w:rsidR="00E71148" w:rsidRDefault="00E71148" w:rsidP="00E71148">
      <w:pPr>
        <w:ind w:firstLine="0"/>
        <w:jc w:val="right"/>
      </w:pPr>
    </w:p>
    <w:p w14:paraId="0228B4D3" w14:textId="77777777" w:rsidR="00E71148" w:rsidRDefault="00E71148" w:rsidP="00E71148">
      <w:pPr>
        <w:ind w:firstLine="0"/>
        <w:jc w:val="right"/>
      </w:pPr>
    </w:p>
    <w:p w14:paraId="165F6220" w14:textId="77777777" w:rsidR="00E71148" w:rsidRDefault="00E71148" w:rsidP="00E71148">
      <w:pPr>
        <w:ind w:firstLine="0"/>
        <w:jc w:val="right"/>
      </w:pPr>
    </w:p>
    <w:p w14:paraId="26AE67A6" w14:textId="77777777" w:rsidR="00E71148" w:rsidRDefault="00E71148" w:rsidP="00E71148">
      <w:pPr>
        <w:ind w:firstLine="0"/>
        <w:jc w:val="right"/>
      </w:pPr>
    </w:p>
    <w:p w14:paraId="099C624B" w14:textId="77777777" w:rsidR="00E71148" w:rsidRDefault="00E71148" w:rsidP="00E71148">
      <w:pPr>
        <w:ind w:firstLine="0"/>
        <w:jc w:val="right"/>
      </w:pPr>
    </w:p>
    <w:p w14:paraId="1D27FDB2" w14:textId="77777777" w:rsidR="00E71148" w:rsidRDefault="00E71148" w:rsidP="00E71148">
      <w:pPr>
        <w:ind w:firstLine="0"/>
        <w:jc w:val="right"/>
      </w:pPr>
    </w:p>
    <w:p w14:paraId="7D89BEDA" w14:textId="77777777" w:rsidR="00E71148" w:rsidRDefault="00E71148" w:rsidP="00E71148">
      <w:pPr>
        <w:ind w:firstLine="0"/>
        <w:jc w:val="right"/>
      </w:pPr>
    </w:p>
    <w:p w14:paraId="44034483" w14:textId="77777777" w:rsidR="00E71148" w:rsidRDefault="00E71148" w:rsidP="00E71148">
      <w:pPr>
        <w:ind w:firstLine="0"/>
        <w:jc w:val="right"/>
      </w:pPr>
    </w:p>
    <w:p w14:paraId="540A3F78" w14:textId="77777777" w:rsidR="00E71148" w:rsidRDefault="00E71148" w:rsidP="00E71148">
      <w:pPr>
        <w:ind w:firstLine="0"/>
        <w:jc w:val="right"/>
      </w:pPr>
    </w:p>
    <w:p w14:paraId="169CEA94" w14:textId="77777777" w:rsidR="00E71148" w:rsidRDefault="00E71148" w:rsidP="00E71148">
      <w:pPr>
        <w:ind w:firstLine="0"/>
        <w:jc w:val="right"/>
      </w:pPr>
    </w:p>
    <w:p w14:paraId="5300FFFF" w14:textId="77777777" w:rsidR="00E71148" w:rsidRDefault="00E71148" w:rsidP="00E71148">
      <w:pPr>
        <w:ind w:firstLine="0"/>
        <w:jc w:val="right"/>
      </w:pPr>
    </w:p>
    <w:p w14:paraId="3DAC17BD" w14:textId="77777777" w:rsidR="00E71148" w:rsidRDefault="00E71148" w:rsidP="00E71148">
      <w:pPr>
        <w:ind w:firstLine="0"/>
        <w:jc w:val="right"/>
      </w:pPr>
    </w:p>
    <w:p w14:paraId="05A0DBA4" w14:textId="6869CB60" w:rsidR="00E71148" w:rsidRPr="00E71148" w:rsidRDefault="00E71148" w:rsidP="00E71148">
      <w:pPr>
        <w:ind w:firstLine="0"/>
        <w:jc w:val="right"/>
      </w:pPr>
      <w:r w:rsidRPr="00E71148">
        <w:rPr>
          <w:i/>
          <w:iCs/>
        </w:rPr>
        <w:t>Este trabalho é dedicado às crianças adultas</w:t>
      </w:r>
    </w:p>
    <w:p w14:paraId="0716C559" w14:textId="77777777" w:rsidR="00E71148" w:rsidRPr="00E71148" w:rsidRDefault="00E71148" w:rsidP="00E71148">
      <w:pPr>
        <w:ind w:firstLine="0"/>
        <w:jc w:val="right"/>
        <w:rPr>
          <w:i/>
          <w:iCs/>
        </w:rPr>
      </w:pPr>
      <w:r w:rsidRPr="00E71148">
        <w:rPr>
          <w:i/>
          <w:iCs/>
        </w:rPr>
        <w:t>que, quando pequenas, sonharam em se</w:t>
      </w:r>
    </w:p>
    <w:p w14:paraId="394ADC53" w14:textId="60A9139A" w:rsidR="00E71148" w:rsidRDefault="00E71148" w:rsidP="00E71148">
      <w:pPr>
        <w:ind w:firstLine="0"/>
        <w:jc w:val="right"/>
        <w:rPr>
          <w:b/>
          <w:caps/>
          <w:noProof/>
          <w:snapToGrid w:val="0"/>
          <w:sz w:val="32"/>
          <w:szCs w:val="20"/>
        </w:rPr>
      </w:pPr>
      <w:r w:rsidRPr="00E71148">
        <w:rPr>
          <w:i/>
          <w:iCs/>
        </w:rPr>
        <w:t>tornar cientistas.</w:t>
      </w:r>
      <w:r>
        <w:br w:type="page"/>
      </w:r>
    </w:p>
    <w:p w14:paraId="6D201AF7" w14:textId="5F757D0A" w:rsidR="005312DF" w:rsidRPr="00130B24" w:rsidRDefault="005312DF" w:rsidP="00E71148">
      <w:pPr>
        <w:pStyle w:val="Ttulo6"/>
      </w:pPr>
      <w:r w:rsidRPr="00130B24">
        <w:lastRenderedPageBreak/>
        <w:t>AGRaDECIMENTO</w:t>
      </w:r>
      <w:bookmarkEnd w:id="0"/>
      <w:r w:rsidR="00F42165" w:rsidRPr="00130B24">
        <w:t>S</w:t>
      </w:r>
    </w:p>
    <w:p w14:paraId="725CD39A" w14:textId="10B84900" w:rsidR="00034F1F" w:rsidRDefault="00E71148" w:rsidP="00E71148">
      <w:r>
        <w:t>Ao Prof</w:t>
      </w:r>
      <w:r w:rsidR="00034F1F">
        <w:t xml:space="preserve">essor Dr. Daniel </w:t>
      </w:r>
      <w:proofErr w:type="spellStart"/>
      <w:r w:rsidR="00034F1F">
        <w:t>Kaster</w:t>
      </w:r>
      <w:proofErr w:type="spellEnd"/>
      <w:r w:rsidR="00034F1F">
        <w:t xml:space="preserve"> que iniciou a automação deste documento, para atender os alunos que preferem utilizar o Word.</w:t>
      </w:r>
    </w:p>
    <w:p w14:paraId="55A4573D" w14:textId="56FD17B3" w:rsidR="00E71148" w:rsidRDefault="00034F1F" w:rsidP="00E71148">
      <w:r>
        <w:t>Aos Professores Dr. Elieser e Dr. Wesley, pela orientação nas atualizações deste documento.</w:t>
      </w:r>
    </w:p>
    <w:p w14:paraId="4D915D14" w14:textId="4D65FDE5" w:rsidR="00E71148" w:rsidRDefault="00E71148" w:rsidP="00E71148">
      <w:r>
        <w:t xml:space="preserve">Aos </w:t>
      </w:r>
      <w:r w:rsidR="00034F1F">
        <w:t>demais profissionais</w:t>
      </w:r>
      <w:r>
        <w:t xml:space="preserve"> que contribuíra</w:t>
      </w:r>
      <w:r w:rsidR="00034F1F">
        <w:t>m para facilitar a elaboração deste trabalho.</w:t>
      </w:r>
    </w:p>
    <w:p w14:paraId="687A18F5" w14:textId="77777777" w:rsidR="00E71148" w:rsidRDefault="00E71148" w:rsidP="00E71148"/>
    <w:p w14:paraId="7ED4E1D9" w14:textId="77777777" w:rsidR="00FE076A" w:rsidRDefault="00FE076A">
      <w:pPr>
        <w:spacing w:line="240" w:lineRule="auto"/>
        <w:ind w:firstLine="0"/>
        <w:jc w:val="left"/>
        <w:rPr>
          <w:noProof/>
          <w:snapToGrid w:val="0"/>
          <w:szCs w:val="20"/>
        </w:rPr>
      </w:pPr>
      <w:r>
        <w:br w:type="page"/>
      </w:r>
    </w:p>
    <w:p w14:paraId="5AD6622B" w14:textId="6ECC6DFA" w:rsidR="005312DF" w:rsidRPr="00892824" w:rsidRDefault="005312DF" w:rsidP="00E71148">
      <w:pPr>
        <w:spacing w:line="240" w:lineRule="auto"/>
        <w:ind w:firstLine="0"/>
        <w:jc w:val="left"/>
      </w:pPr>
    </w:p>
    <w:p w14:paraId="6D810467" w14:textId="77777777" w:rsidR="005312DF" w:rsidRPr="00892824" w:rsidRDefault="005312DF" w:rsidP="00516571">
      <w:pPr>
        <w:ind w:left="4536" w:firstLine="0"/>
      </w:pPr>
    </w:p>
    <w:p w14:paraId="0992DC22" w14:textId="77777777" w:rsidR="005312DF" w:rsidRPr="00892824" w:rsidRDefault="005312DF" w:rsidP="00516571">
      <w:pPr>
        <w:ind w:left="4536" w:firstLine="0"/>
      </w:pPr>
    </w:p>
    <w:p w14:paraId="6213A970" w14:textId="77777777" w:rsidR="005312DF" w:rsidRPr="00892824" w:rsidRDefault="005312DF" w:rsidP="00516571">
      <w:pPr>
        <w:ind w:left="4536" w:firstLine="0"/>
      </w:pPr>
    </w:p>
    <w:p w14:paraId="27582A85" w14:textId="77777777" w:rsidR="005312DF" w:rsidRPr="00892824" w:rsidRDefault="005312DF" w:rsidP="00516571">
      <w:pPr>
        <w:ind w:left="4536" w:firstLine="0"/>
      </w:pPr>
    </w:p>
    <w:p w14:paraId="7C63FB51" w14:textId="77777777" w:rsidR="005312DF" w:rsidRPr="00892824" w:rsidRDefault="005312DF" w:rsidP="00516571">
      <w:pPr>
        <w:ind w:left="4536" w:firstLine="0"/>
      </w:pPr>
    </w:p>
    <w:p w14:paraId="22AD4BD0" w14:textId="77777777" w:rsidR="005312DF" w:rsidRPr="00892824" w:rsidRDefault="005312DF" w:rsidP="00516571">
      <w:pPr>
        <w:ind w:left="4536" w:firstLine="0"/>
      </w:pPr>
    </w:p>
    <w:p w14:paraId="6D4227ED" w14:textId="77777777" w:rsidR="005312DF" w:rsidRPr="00892824" w:rsidRDefault="005312DF" w:rsidP="00516571">
      <w:pPr>
        <w:ind w:left="4536" w:firstLine="0"/>
      </w:pPr>
    </w:p>
    <w:p w14:paraId="1E02A63C" w14:textId="77777777" w:rsidR="005312DF" w:rsidRPr="00892824" w:rsidRDefault="005312DF" w:rsidP="00516571">
      <w:pPr>
        <w:ind w:left="4536" w:firstLine="0"/>
      </w:pPr>
    </w:p>
    <w:p w14:paraId="66B01E71" w14:textId="77777777" w:rsidR="005312DF" w:rsidRPr="00892824" w:rsidRDefault="005312DF" w:rsidP="00516571">
      <w:pPr>
        <w:ind w:left="4536" w:firstLine="0"/>
      </w:pPr>
    </w:p>
    <w:p w14:paraId="0D8CBC4E" w14:textId="77777777" w:rsidR="005312DF" w:rsidRPr="00892824" w:rsidRDefault="005312DF" w:rsidP="00516571">
      <w:pPr>
        <w:ind w:left="4536" w:firstLine="0"/>
      </w:pPr>
    </w:p>
    <w:p w14:paraId="6B20BB59" w14:textId="77777777" w:rsidR="005312DF" w:rsidRPr="00892824" w:rsidRDefault="005312DF" w:rsidP="00516571">
      <w:pPr>
        <w:ind w:left="4536" w:firstLine="0"/>
      </w:pPr>
    </w:p>
    <w:p w14:paraId="61C03C51" w14:textId="77777777" w:rsidR="005312DF" w:rsidRPr="00892824" w:rsidRDefault="005312DF" w:rsidP="00516571">
      <w:pPr>
        <w:ind w:left="4536" w:firstLine="0"/>
      </w:pPr>
    </w:p>
    <w:p w14:paraId="26D6DA5A" w14:textId="77777777" w:rsidR="005312DF" w:rsidRPr="00892824" w:rsidRDefault="005312DF" w:rsidP="00516571">
      <w:pPr>
        <w:ind w:left="4536" w:firstLine="0"/>
      </w:pPr>
    </w:p>
    <w:p w14:paraId="1B8369E4" w14:textId="77777777" w:rsidR="005312DF" w:rsidRPr="00892824" w:rsidRDefault="005312DF" w:rsidP="00516571">
      <w:pPr>
        <w:ind w:left="4536" w:firstLine="0"/>
      </w:pPr>
    </w:p>
    <w:p w14:paraId="1B821657" w14:textId="77777777" w:rsidR="005312DF" w:rsidRPr="00892824" w:rsidRDefault="005312DF" w:rsidP="00516571">
      <w:pPr>
        <w:ind w:left="4536" w:firstLine="0"/>
      </w:pPr>
    </w:p>
    <w:p w14:paraId="689FB828" w14:textId="77777777" w:rsidR="005312DF" w:rsidRPr="00892824" w:rsidRDefault="005312DF" w:rsidP="00516571">
      <w:pPr>
        <w:ind w:left="4536" w:firstLine="0"/>
      </w:pPr>
    </w:p>
    <w:p w14:paraId="5268CB58" w14:textId="77777777" w:rsidR="005312DF" w:rsidRPr="00892824" w:rsidRDefault="005312DF" w:rsidP="00516571">
      <w:pPr>
        <w:ind w:left="4536" w:firstLine="0"/>
      </w:pPr>
    </w:p>
    <w:p w14:paraId="194DCFA1" w14:textId="77777777" w:rsidR="005312DF" w:rsidRPr="00892824" w:rsidRDefault="005312DF" w:rsidP="00516571">
      <w:pPr>
        <w:ind w:left="4536" w:firstLine="0"/>
      </w:pPr>
    </w:p>
    <w:p w14:paraId="5923131A" w14:textId="77777777" w:rsidR="005312DF" w:rsidRPr="00892824" w:rsidRDefault="005312DF" w:rsidP="00516571">
      <w:pPr>
        <w:ind w:left="4536" w:firstLine="0"/>
      </w:pPr>
    </w:p>
    <w:p w14:paraId="31A0AE74" w14:textId="77777777" w:rsidR="005312DF" w:rsidRPr="00892824" w:rsidRDefault="005312DF" w:rsidP="00516571">
      <w:pPr>
        <w:ind w:left="4536" w:firstLine="0"/>
      </w:pPr>
    </w:p>
    <w:p w14:paraId="7C516217" w14:textId="77777777" w:rsidR="005312DF" w:rsidRPr="00892824" w:rsidRDefault="005312DF" w:rsidP="00516571">
      <w:pPr>
        <w:ind w:left="4536" w:firstLine="0"/>
      </w:pPr>
    </w:p>
    <w:p w14:paraId="592D1745" w14:textId="77777777" w:rsidR="005312DF" w:rsidRPr="00892824" w:rsidRDefault="005312DF" w:rsidP="00516571">
      <w:pPr>
        <w:ind w:left="4536" w:firstLine="0"/>
      </w:pPr>
    </w:p>
    <w:p w14:paraId="31E2A947" w14:textId="77777777" w:rsidR="005312DF" w:rsidRPr="00892824" w:rsidRDefault="005312DF" w:rsidP="00516571">
      <w:pPr>
        <w:ind w:left="4536" w:firstLine="0"/>
      </w:pPr>
    </w:p>
    <w:p w14:paraId="5F84E241" w14:textId="77777777" w:rsidR="005312DF" w:rsidRPr="00892824" w:rsidRDefault="005312DF" w:rsidP="00516571">
      <w:pPr>
        <w:ind w:left="4536" w:firstLine="0"/>
      </w:pPr>
    </w:p>
    <w:p w14:paraId="07E8D32C" w14:textId="77777777" w:rsidR="005312DF" w:rsidRPr="00892824" w:rsidRDefault="005312DF" w:rsidP="00516571">
      <w:pPr>
        <w:ind w:left="4536" w:firstLine="0"/>
      </w:pPr>
    </w:p>
    <w:p w14:paraId="09FA069F" w14:textId="77777777" w:rsidR="005312DF" w:rsidRPr="00892824" w:rsidRDefault="005312DF" w:rsidP="00516571">
      <w:pPr>
        <w:ind w:left="4536" w:firstLine="0"/>
      </w:pPr>
    </w:p>
    <w:p w14:paraId="57DCA7C0" w14:textId="195BD684" w:rsidR="005312DF" w:rsidRPr="00781337" w:rsidRDefault="00781337" w:rsidP="00781337">
      <w:pPr>
        <w:ind w:left="4536" w:firstLine="0"/>
        <w:jc w:val="right"/>
        <w:rPr>
          <w:i/>
        </w:rPr>
      </w:pPr>
      <w:r w:rsidRPr="00781337">
        <w:rPr>
          <w:i/>
        </w:rPr>
        <w:t>“Não vos amoldeis às estruturas deste mundo, mas transformai-vos pela renovação da mente, a fim de distinguir qual é a vontade de Deus: o que é bom, o que Lhe é agradável, o que é perfeito</w:t>
      </w:r>
      <w:r w:rsidR="005E2446">
        <w:rPr>
          <w:i/>
        </w:rPr>
        <w:t>”</w:t>
      </w:r>
      <w:r w:rsidRPr="00781337">
        <w:rPr>
          <w:i/>
        </w:rPr>
        <w:t>. (Bíblia Sagrada, Romanos 12, 2)</w:t>
      </w:r>
    </w:p>
    <w:p w14:paraId="23ED6E73" w14:textId="2A9807DD" w:rsidR="00DC6D35" w:rsidRDefault="00DC6D35">
      <w:pPr>
        <w:spacing w:line="240" w:lineRule="auto"/>
        <w:ind w:firstLine="0"/>
        <w:jc w:val="left"/>
        <w:rPr>
          <w:noProof/>
          <w:snapToGrid w:val="0"/>
          <w:szCs w:val="20"/>
        </w:rPr>
      </w:pPr>
      <w:r>
        <w:br w:type="page"/>
      </w:r>
    </w:p>
    <w:p w14:paraId="6150C544" w14:textId="3D6027D6" w:rsidR="005E2446" w:rsidRDefault="005E2446" w:rsidP="005E2446">
      <w:pPr>
        <w:ind w:firstLine="0"/>
      </w:pPr>
      <w:r>
        <w:lastRenderedPageBreak/>
        <w:t xml:space="preserve">SOBRENOME, Nome Prenome do(s) autor(es). </w:t>
      </w:r>
      <w:r w:rsidRPr="00E71148">
        <w:rPr>
          <w:b/>
          <w:bCs/>
        </w:rPr>
        <w:t>Título do trabalho</w:t>
      </w:r>
      <w:r>
        <w:t>: subtítulo em letras minúsculas. Ano de Realização. Número total de folhas. Trabalho de Conclusão de Curso (Graduação em Ciência da Computação / Ciência de Dados e Inteligência Artificial), Universidade Estadual de Londrina, Londrina, ano de realização.</w:t>
      </w:r>
    </w:p>
    <w:p w14:paraId="6544D93B" w14:textId="77777777" w:rsidR="005E2446" w:rsidRDefault="005E2446" w:rsidP="00A60D03">
      <w:pPr>
        <w:pStyle w:val="Ttulo6"/>
      </w:pPr>
    </w:p>
    <w:p w14:paraId="4DBC2F8D" w14:textId="72ACABB9" w:rsidR="005312DF" w:rsidRPr="00892824" w:rsidRDefault="005312DF" w:rsidP="00A60D03">
      <w:pPr>
        <w:pStyle w:val="Ttulo6"/>
      </w:pPr>
      <w:r w:rsidRPr="00892824">
        <w:t>RESUMO</w:t>
      </w:r>
    </w:p>
    <w:p w14:paraId="06BD1A5F" w14:textId="77777777" w:rsidR="00E71148" w:rsidRDefault="00E71148" w:rsidP="00E71148">
      <w:pPr>
        <w:ind w:firstLine="0"/>
      </w:pPr>
    </w:p>
    <w:p w14:paraId="1FA96882" w14:textId="77777777" w:rsidR="00E71148" w:rsidRDefault="00E71148" w:rsidP="00E71148">
      <w:pPr>
        <w:ind w:firstLine="0"/>
      </w:pPr>
      <w:r>
        <w:t>Deve conter uma brevíssima justificativa do tema, objetivo geral, metodologia, principais resultados e conclusão. (de 150 até 500 palavras, sem parágrafos). O espaçamento deve seguir o padrão utilizado no trabalho.</w:t>
      </w:r>
    </w:p>
    <w:p w14:paraId="411B0D55" w14:textId="77777777" w:rsidR="00E71148" w:rsidRDefault="00E71148" w:rsidP="00E71148">
      <w:pPr>
        <w:ind w:firstLine="0"/>
      </w:pPr>
    </w:p>
    <w:p w14:paraId="45DB4202" w14:textId="77777777" w:rsidR="00E71148" w:rsidRDefault="00E71148" w:rsidP="00E71148">
      <w:pPr>
        <w:ind w:firstLine="0"/>
      </w:pPr>
    </w:p>
    <w:p w14:paraId="07800F30" w14:textId="77777777" w:rsidR="00E71148" w:rsidRDefault="00E71148" w:rsidP="00E71148">
      <w:pPr>
        <w:ind w:firstLine="0"/>
      </w:pPr>
    </w:p>
    <w:p w14:paraId="56D34A5A" w14:textId="77777777" w:rsidR="00E71148" w:rsidRDefault="00E71148" w:rsidP="00E71148">
      <w:pPr>
        <w:ind w:firstLine="0"/>
      </w:pPr>
    </w:p>
    <w:p w14:paraId="02D83517" w14:textId="77777777" w:rsidR="00E71148" w:rsidRDefault="00E71148" w:rsidP="00E71148">
      <w:pPr>
        <w:ind w:firstLine="0"/>
      </w:pPr>
    </w:p>
    <w:p w14:paraId="3B797764" w14:textId="77777777" w:rsidR="00E71148" w:rsidRDefault="00E71148" w:rsidP="00E71148">
      <w:pPr>
        <w:ind w:firstLine="0"/>
      </w:pPr>
    </w:p>
    <w:p w14:paraId="3DE60E79" w14:textId="77777777" w:rsidR="00E71148" w:rsidRDefault="00E71148" w:rsidP="00E71148">
      <w:pPr>
        <w:ind w:firstLine="0"/>
      </w:pPr>
    </w:p>
    <w:p w14:paraId="3DC60BF4" w14:textId="77777777" w:rsidR="00E71148" w:rsidRDefault="00E71148" w:rsidP="00E71148">
      <w:pPr>
        <w:ind w:firstLine="0"/>
      </w:pPr>
      <w:r>
        <w:t>Deixe um espaço entre o resumo e as palavras-chave.</w:t>
      </w:r>
    </w:p>
    <w:p w14:paraId="71C55ADE" w14:textId="77777777" w:rsidR="00E71148" w:rsidRDefault="00E71148" w:rsidP="00E71148">
      <w:pPr>
        <w:ind w:firstLine="0"/>
      </w:pPr>
    </w:p>
    <w:p w14:paraId="093477F7" w14:textId="3B3BDE93" w:rsidR="005312DF" w:rsidRPr="00892824" w:rsidRDefault="00E71148" w:rsidP="00E71148">
      <w:pPr>
        <w:ind w:firstLine="0"/>
      </w:pPr>
      <w:r w:rsidRPr="00E71148">
        <w:rPr>
          <w:b/>
          <w:bCs/>
        </w:rPr>
        <w:t>Palavras-chave:</w:t>
      </w:r>
      <w:r>
        <w:t xml:space="preserve"> palavra 1; palavra 2; palavra 3; palavra 4; palavra 5.</w:t>
      </w:r>
    </w:p>
    <w:p w14:paraId="1A91A17E" w14:textId="77777777" w:rsidR="00377B9D" w:rsidRDefault="00377B9D">
      <w:pPr>
        <w:spacing w:line="240" w:lineRule="auto"/>
        <w:ind w:firstLine="0"/>
        <w:jc w:val="left"/>
        <w:rPr>
          <w:noProof/>
          <w:szCs w:val="20"/>
        </w:rPr>
      </w:pPr>
      <w:r>
        <w:br w:type="page"/>
      </w:r>
    </w:p>
    <w:p w14:paraId="7605AB64" w14:textId="1523AA9D" w:rsidR="005E2446" w:rsidRPr="00892824" w:rsidRDefault="005E2446" w:rsidP="005E2446">
      <w:pPr>
        <w:pStyle w:val="Texto-Resumo"/>
        <w:spacing w:after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fldChar w:fldCharType="begin"/>
      </w:r>
      <w:r>
        <w:rPr>
          <w:rFonts w:ascii="Times New Roman" w:hAnsi="Times New Roman"/>
        </w:rPr>
        <w:instrText xml:space="preserve"> DOCPROPERTY  "Citação do autor" 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SOBRENOME, P. S.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</w:t>
      </w:r>
      <w:r w:rsidRPr="00934A43">
        <w:rPr>
          <w:rFonts w:ascii="Times New Roman" w:hAnsi="Times New Roman"/>
          <w:b/>
        </w:rPr>
        <w:fldChar w:fldCharType="begin"/>
      </w:r>
      <w:r w:rsidRPr="00934A43">
        <w:rPr>
          <w:rFonts w:ascii="Times New Roman" w:hAnsi="Times New Roman"/>
          <w:b/>
        </w:rPr>
        <w:instrText xml:space="preserve"> DOCPROPERTY  "Título em Inglês"  \* MERGEFORMAT </w:instrText>
      </w:r>
      <w:r w:rsidRPr="00934A43">
        <w:rPr>
          <w:rFonts w:ascii="Times New Roman" w:hAnsi="Times New Roman"/>
          <w:b/>
        </w:rPr>
        <w:fldChar w:fldCharType="separate"/>
      </w:r>
      <w:r>
        <w:rPr>
          <w:rFonts w:ascii="Times New Roman" w:hAnsi="Times New Roman"/>
          <w:b/>
        </w:rPr>
        <w:t>Title of the Work</w:t>
      </w:r>
      <w:r w:rsidRPr="00934A43">
        <w:rPr>
          <w:rFonts w:ascii="Times New Roman" w:hAnsi="Times New Roman"/>
          <w:b/>
        </w:rPr>
        <w:fldChar w:fldCharType="end"/>
      </w:r>
      <w:r w:rsidRPr="0096226A">
        <w:rPr>
          <w:rFonts w:ascii="Times New Roman" w:hAnsi="Times New Roman"/>
        </w:rPr>
        <w:t>.</w:t>
      </w:r>
      <w:r w:rsidRPr="0089282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NUMPAGES 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7p.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DOCPROPERTY  "Tipo do trabalho em Inglês" 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Final Project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DOCPROPERTY  "Nome do curso ou programa em Inglês" 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Bachelor of Science in Computer Science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/ </w:t>
      </w:r>
      <w:r w:rsidRPr="005E2446">
        <w:rPr>
          <w:rFonts w:ascii="Times New Roman" w:hAnsi="Times New Roman"/>
        </w:rPr>
        <w:t>Data Science and Artificial Intelligence</w:t>
      </w:r>
      <w:r>
        <w:rPr>
          <w:rFonts w:ascii="Times New Roman" w:hAnsi="Times New Roman"/>
        </w:rPr>
        <w:t xml:space="preserve">) </w:t>
      </w:r>
      <w:r w:rsidRPr="00892824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State University of</w:t>
      </w:r>
      <w:r w:rsidRPr="00892824">
        <w:rPr>
          <w:rFonts w:ascii="Times New Roman" w:hAnsi="Times New Roman"/>
        </w:rPr>
        <w:t xml:space="preserve"> Londrina, </w:t>
      </w:r>
      <w:r>
        <w:rPr>
          <w:rFonts w:ascii="Times New Roman" w:hAnsi="Times New Roman"/>
        </w:rPr>
        <w:t>Londrina-PR</w:t>
      </w:r>
      <w:r w:rsidRPr="00892824">
        <w:rPr>
          <w:rFonts w:ascii="Times New Roman" w:hAnsi="Times New Roman"/>
        </w:rPr>
        <w:t xml:space="preserve">, </w:t>
      </w:r>
      <w:r w:rsidRPr="0096226A">
        <w:rPr>
          <w:rFonts w:ascii="Times New Roman" w:hAnsi="Times New Roman"/>
          <w:bCs/>
          <w:iCs/>
        </w:rPr>
        <w:fldChar w:fldCharType="begin"/>
      </w:r>
      <w:r w:rsidRPr="0096226A">
        <w:rPr>
          <w:rFonts w:ascii="Times New Roman" w:hAnsi="Times New Roman"/>
          <w:bCs/>
          <w:iCs/>
        </w:rPr>
        <w:instrText xml:space="preserve"> DOCPROPERTY  "Ano de defesa"  \* MERGEFORMAT </w:instrText>
      </w:r>
      <w:r w:rsidRPr="0096226A">
        <w:rPr>
          <w:rFonts w:ascii="Times New Roman" w:hAnsi="Times New Roman"/>
          <w:bCs/>
          <w:iCs/>
        </w:rPr>
        <w:fldChar w:fldCharType="separate"/>
      </w:r>
      <w:r>
        <w:rPr>
          <w:rFonts w:ascii="Times New Roman" w:hAnsi="Times New Roman"/>
          <w:bCs/>
          <w:iCs/>
        </w:rPr>
        <w:t>2026</w:t>
      </w:r>
      <w:r w:rsidRPr="0096226A">
        <w:rPr>
          <w:rFonts w:ascii="Times New Roman" w:hAnsi="Times New Roman"/>
          <w:bCs/>
          <w:iCs/>
        </w:rPr>
        <w:fldChar w:fldCharType="end"/>
      </w:r>
      <w:r w:rsidRPr="00892824">
        <w:rPr>
          <w:rFonts w:ascii="Times New Roman" w:hAnsi="Times New Roman"/>
        </w:rPr>
        <w:t>.</w:t>
      </w:r>
    </w:p>
    <w:p w14:paraId="5FED14DF" w14:textId="1D4EA48C" w:rsidR="00377B9D" w:rsidRDefault="00377B9D">
      <w:pPr>
        <w:spacing w:line="240" w:lineRule="auto"/>
        <w:ind w:firstLine="0"/>
        <w:jc w:val="left"/>
        <w:rPr>
          <w:noProof/>
          <w:snapToGrid w:val="0"/>
          <w:szCs w:val="20"/>
        </w:rPr>
      </w:pPr>
    </w:p>
    <w:p w14:paraId="1ED19B4D" w14:textId="77777777" w:rsidR="005312DF" w:rsidRPr="00892824" w:rsidRDefault="005312DF" w:rsidP="00706F1B">
      <w:pPr>
        <w:ind w:firstLine="0"/>
      </w:pPr>
    </w:p>
    <w:p w14:paraId="6A3F8DF2" w14:textId="77777777" w:rsidR="005312DF" w:rsidRPr="00892824" w:rsidRDefault="005312DF" w:rsidP="00706F1B">
      <w:pPr>
        <w:ind w:firstLine="0"/>
      </w:pPr>
    </w:p>
    <w:p w14:paraId="233566DD" w14:textId="77777777" w:rsidR="005312DF" w:rsidRDefault="005312DF" w:rsidP="00F75099">
      <w:pPr>
        <w:pStyle w:val="Ttulo6"/>
      </w:pPr>
      <w:r w:rsidRPr="00892824">
        <w:t>abstract</w:t>
      </w:r>
    </w:p>
    <w:p w14:paraId="79FDBF46" w14:textId="77777777" w:rsidR="00E71148" w:rsidRPr="00E71148" w:rsidRDefault="00E71148" w:rsidP="00E71148">
      <w:pPr>
        <w:pStyle w:val="Pargrafo"/>
      </w:pPr>
    </w:p>
    <w:p w14:paraId="52B7FFFB" w14:textId="77777777" w:rsidR="005312DF" w:rsidRDefault="002600E2" w:rsidP="00706F1B">
      <w:pPr>
        <w:ind w:firstLine="0"/>
      </w:pPr>
      <w:proofErr w:type="spellStart"/>
      <w:r w:rsidRPr="002600E2">
        <w:t>This</w:t>
      </w:r>
      <w:proofErr w:type="spellEnd"/>
      <w:r w:rsidRPr="002600E2">
        <w:t xml:space="preserve"> </w:t>
      </w:r>
      <w:proofErr w:type="spellStart"/>
      <w:r w:rsidRPr="002600E2">
        <w:t>is</w:t>
      </w:r>
      <w:proofErr w:type="spellEnd"/>
      <w:r w:rsidRPr="002600E2">
        <w:t xml:space="preserve"> </w:t>
      </w:r>
      <w:proofErr w:type="spellStart"/>
      <w:r w:rsidRPr="002600E2">
        <w:t>the</w:t>
      </w:r>
      <w:proofErr w:type="spellEnd"/>
      <w:r w:rsidRPr="002600E2">
        <w:t xml:space="preserve"> </w:t>
      </w:r>
      <w:proofErr w:type="spellStart"/>
      <w:r>
        <w:t>E</w:t>
      </w:r>
      <w:r w:rsidRPr="002600E2">
        <w:t>nglish</w:t>
      </w:r>
      <w:proofErr w:type="spellEnd"/>
      <w:r w:rsidRPr="002600E2">
        <w:t xml:space="preserve"> abstract. The Abstract in </w:t>
      </w:r>
      <w:proofErr w:type="spellStart"/>
      <w:r w:rsidRPr="002600E2">
        <w:t>English</w:t>
      </w:r>
      <w:proofErr w:type="spellEnd"/>
      <w:r w:rsidRPr="002600E2">
        <w:t xml:space="preserve"> </w:t>
      </w:r>
      <w:proofErr w:type="spellStart"/>
      <w:r w:rsidRPr="002600E2">
        <w:t>should</w:t>
      </w:r>
      <w:proofErr w:type="spellEnd"/>
      <w:r w:rsidRPr="002600E2">
        <w:t xml:space="preserve"> </w:t>
      </w:r>
      <w:proofErr w:type="spellStart"/>
      <w:r w:rsidRPr="002600E2">
        <w:t>be</w:t>
      </w:r>
      <w:proofErr w:type="spellEnd"/>
      <w:r w:rsidRPr="002600E2">
        <w:t xml:space="preserve"> </w:t>
      </w:r>
      <w:proofErr w:type="spellStart"/>
      <w:r w:rsidRPr="002600E2">
        <w:t>faithful</w:t>
      </w:r>
      <w:proofErr w:type="spellEnd"/>
      <w:r w:rsidRPr="002600E2">
        <w:t xml:space="preserve"> </w:t>
      </w:r>
      <w:proofErr w:type="spellStart"/>
      <w:r w:rsidRPr="002600E2">
        <w:t>to</w:t>
      </w:r>
      <w:proofErr w:type="spellEnd"/>
      <w:r w:rsidRPr="002600E2">
        <w:t xml:space="preserve"> </w:t>
      </w:r>
      <w:proofErr w:type="spellStart"/>
      <w:r w:rsidRPr="002600E2">
        <w:t>the</w:t>
      </w:r>
      <w:proofErr w:type="spellEnd"/>
      <w:r w:rsidRPr="002600E2">
        <w:t xml:space="preserve"> Resumo in </w:t>
      </w:r>
      <w:proofErr w:type="spellStart"/>
      <w:r w:rsidRPr="002600E2">
        <w:t>Portuguese</w:t>
      </w:r>
      <w:proofErr w:type="spellEnd"/>
      <w:r w:rsidRPr="002600E2">
        <w:t xml:space="preserve">, </w:t>
      </w:r>
      <w:proofErr w:type="spellStart"/>
      <w:r w:rsidRPr="002600E2">
        <w:t>but</w:t>
      </w:r>
      <w:proofErr w:type="spellEnd"/>
      <w:r w:rsidRPr="002600E2">
        <w:t xml:space="preserve"> </w:t>
      </w:r>
      <w:proofErr w:type="spellStart"/>
      <w:r w:rsidRPr="002600E2">
        <w:t>not</w:t>
      </w:r>
      <w:proofErr w:type="spellEnd"/>
      <w:r w:rsidRPr="002600E2">
        <w:t xml:space="preserve"> a literal </w:t>
      </w:r>
      <w:proofErr w:type="spellStart"/>
      <w:r w:rsidRPr="002600E2">
        <w:t>translation</w:t>
      </w:r>
      <w:proofErr w:type="spellEnd"/>
      <w:r w:rsidRPr="002600E2">
        <w:t>.</w:t>
      </w:r>
    </w:p>
    <w:p w14:paraId="055A4B58" w14:textId="77777777" w:rsidR="00E71148" w:rsidRPr="00892824" w:rsidRDefault="00E71148" w:rsidP="00706F1B">
      <w:pPr>
        <w:ind w:firstLine="0"/>
      </w:pPr>
    </w:p>
    <w:p w14:paraId="77E415E6" w14:textId="77777777" w:rsidR="005312DF" w:rsidRPr="00892824" w:rsidRDefault="005312DF" w:rsidP="00706F1B">
      <w:pPr>
        <w:ind w:firstLine="0"/>
      </w:pPr>
    </w:p>
    <w:p w14:paraId="042910F8" w14:textId="77777777" w:rsidR="005312DF" w:rsidRPr="00892824" w:rsidRDefault="00706F1B" w:rsidP="00706F1B">
      <w:pPr>
        <w:ind w:firstLine="0"/>
      </w:pPr>
      <w:r>
        <w:rPr>
          <w:b/>
          <w:bCs/>
          <w:lang w:val="en-US"/>
        </w:rPr>
        <w:t>Key</w:t>
      </w:r>
      <w:r w:rsidR="005312DF" w:rsidRPr="00892824">
        <w:rPr>
          <w:b/>
          <w:bCs/>
          <w:lang w:val="en-US"/>
        </w:rPr>
        <w:t xml:space="preserve">words: </w:t>
      </w:r>
      <w:r w:rsidR="002600E2">
        <w:rPr>
          <w:lang w:val="en-US"/>
        </w:rPr>
        <w:t>Word 2013</w:t>
      </w:r>
      <w:r w:rsidR="001543D7">
        <w:rPr>
          <w:lang w:val="en-US"/>
        </w:rPr>
        <w:t>,</w:t>
      </w:r>
      <w:r w:rsidR="005312DF" w:rsidRPr="00892824">
        <w:rPr>
          <w:lang w:val="en-US"/>
        </w:rPr>
        <w:t xml:space="preserve"> </w:t>
      </w:r>
      <w:r w:rsidR="002600E2">
        <w:rPr>
          <w:lang w:val="en-US"/>
        </w:rPr>
        <w:t>ABNT-DC-UEL template</w:t>
      </w:r>
      <w:r w:rsidR="001543D7">
        <w:rPr>
          <w:lang w:val="en-US"/>
        </w:rPr>
        <w:t xml:space="preserve">, </w:t>
      </w:r>
      <w:r w:rsidR="002600E2">
        <w:rPr>
          <w:lang w:val="en-US"/>
        </w:rPr>
        <w:t xml:space="preserve">Text </w:t>
      </w:r>
      <w:proofErr w:type="spellStart"/>
      <w:r w:rsidR="002600E2">
        <w:rPr>
          <w:lang w:val="en-US"/>
        </w:rPr>
        <w:t>editoration</w:t>
      </w:r>
      <w:proofErr w:type="spellEnd"/>
      <w:r w:rsidR="001543D7">
        <w:rPr>
          <w:lang w:val="en-US"/>
        </w:rPr>
        <w:t>.</w:t>
      </w:r>
    </w:p>
    <w:p w14:paraId="6786126F" w14:textId="2F037456" w:rsidR="00312BEF" w:rsidRPr="005E2446" w:rsidRDefault="00312BEF">
      <w:pPr>
        <w:spacing w:line="240" w:lineRule="auto"/>
        <w:ind w:firstLine="0"/>
        <w:jc w:val="left"/>
      </w:pPr>
      <w:r>
        <w:br w:type="page"/>
      </w:r>
      <w:bookmarkStart w:id="1" w:name="_Toc96637502"/>
    </w:p>
    <w:p w14:paraId="1D7E1C32" w14:textId="77777777" w:rsidR="00284FB7" w:rsidRPr="00892824" w:rsidRDefault="00284FB7" w:rsidP="001E15F4">
      <w:pPr>
        <w:pStyle w:val="Ttulo6"/>
      </w:pPr>
      <w:bookmarkStart w:id="2" w:name="_Toc93473120"/>
      <w:bookmarkStart w:id="3" w:name="_Toc96637503"/>
      <w:bookmarkEnd w:id="1"/>
      <w:r w:rsidRPr="00892824">
        <w:lastRenderedPageBreak/>
        <w:t>LISTA DE ILUSTRAÇÕES</w:t>
      </w:r>
    </w:p>
    <w:p w14:paraId="0A0C64E9" w14:textId="77777777" w:rsidR="006752D9" w:rsidRDefault="00284FB7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\h \z \c "Figura" </w:instrText>
      </w:r>
      <w:r>
        <w:fldChar w:fldCharType="separate"/>
      </w:r>
      <w:hyperlink w:anchor="_Toc401247572" w:history="1">
        <w:r w:rsidR="006752D9" w:rsidRPr="004C3556">
          <w:rPr>
            <w:rStyle w:val="Hyperlink"/>
            <w:noProof/>
          </w:rPr>
          <w:t>Figura 1 – Acesso às propriedades do documento.</w:t>
        </w:r>
        <w:r w:rsidR="006752D9">
          <w:rPr>
            <w:noProof/>
            <w:webHidden/>
          </w:rPr>
          <w:tab/>
        </w:r>
        <w:r w:rsidR="006752D9">
          <w:rPr>
            <w:noProof/>
            <w:webHidden/>
          </w:rPr>
          <w:fldChar w:fldCharType="begin"/>
        </w:r>
        <w:r w:rsidR="006752D9">
          <w:rPr>
            <w:noProof/>
            <w:webHidden/>
          </w:rPr>
          <w:instrText xml:space="preserve"> PAGEREF _Toc401247572 \h </w:instrText>
        </w:r>
        <w:r w:rsidR="006752D9">
          <w:rPr>
            <w:noProof/>
            <w:webHidden/>
          </w:rPr>
        </w:r>
        <w:r w:rsidR="006752D9">
          <w:rPr>
            <w:noProof/>
            <w:webHidden/>
          </w:rPr>
          <w:fldChar w:fldCharType="separate"/>
        </w:r>
        <w:r w:rsidR="006752D9">
          <w:rPr>
            <w:noProof/>
            <w:webHidden/>
          </w:rPr>
          <w:t>24</w:t>
        </w:r>
        <w:r w:rsidR="006752D9">
          <w:rPr>
            <w:noProof/>
            <w:webHidden/>
          </w:rPr>
          <w:fldChar w:fldCharType="end"/>
        </w:r>
      </w:hyperlink>
    </w:p>
    <w:p w14:paraId="188801B5" w14:textId="77777777" w:rsidR="006752D9" w:rsidRDefault="006752D9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1247573" w:history="1">
        <w:r w:rsidRPr="004C3556">
          <w:rPr>
            <w:rStyle w:val="Hyperlink"/>
            <w:noProof/>
          </w:rPr>
          <w:t>Figura 2 - Logo comemorativa dos 20 anos do Bacharelado em Ciência da Computação da UEL.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_Toc401247573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34B64609" w14:textId="77777777" w:rsidR="006752D9" w:rsidRDefault="006752D9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1247574" w:history="1">
        <w:r w:rsidRPr="004C3556">
          <w:rPr>
            <w:rStyle w:val="Hyperlink"/>
            <w:noProof/>
          </w:rPr>
          <w:t>Figura 3 - Estilo de referências ABNT-DC-UEL.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_Toc401247574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378B5862" w14:textId="36C35438" w:rsidR="00834BF5" w:rsidRPr="005E2446" w:rsidRDefault="00284FB7" w:rsidP="005E2446">
      <w:pPr>
        <w:spacing w:line="240" w:lineRule="auto"/>
        <w:ind w:firstLine="0"/>
        <w:jc w:val="left"/>
        <w:rPr>
          <w:b/>
          <w:caps/>
          <w:noProof/>
          <w:snapToGrid w:val="0"/>
          <w:sz w:val="32"/>
          <w:szCs w:val="20"/>
        </w:rPr>
      </w:pPr>
      <w:r>
        <w:fldChar w:fldCharType="end"/>
      </w:r>
      <w:r w:rsidR="00834BF5">
        <w:br w:type="page"/>
      </w:r>
    </w:p>
    <w:p w14:paraId="77CA6FC1" w14:textId="77777777" w:rsidR="005312DF" w:rsidRPr="00892824" w:rsidRDefault="005312DF" w:rsidP="001E15F4">
      <w:pPr>
        <w:pStyle w:val="Ttulo6"/>
      </w:pPr>
      <w:r w:rsidRPr="00892824">
        <w:lastRenderedPageBreak/>
        <w:t>lista de tabelas</w:t>
      </w:r>
      <w:bookmarkEnd w:id="2"/>
      <w:bookmarkEnd w:id="3"/>
    </w:p>
    <w:p w14:paraId="2C2E3C3F" w14:textId="77777777" w:rsidR="006752D9" w:rsidRDefault="001E15F4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\h \z \c "Tabela" </w:instrText>
      </w:r>
      <w:r>
        <w:fldChar w:fldCharType="separate"/>
      </w:r>
      <w:hyperlink w:anchor="_Toc401247583" w:history="1">
        <w:r w:rsidR="006752D9" w:rsidRPr="00AD45DA">
          <w:rPr>
            <w:rStyle w:val="Hyperlink"/>
            <w:noProof/>
          </w:rPr>
          <w:t>Tabela 1 - Propriedades do documento a serem preenchidas.</w:t>
        </w:r>
        <w:r w:rsidR="006752D9">
          <w:rPr>
            <w:noProof/>
            <w:webHidden/>
          </w:rPr>
          <w:tab/>
        </w:r>
        <w:r w:rsidR="006752D9">
          <w:rPr>
            <w:noProof/>
            <w:webHidden/>
          </w:rPr>
          <w:fldChar w:fldCharType="begin"/>
        </w:r>
        <w:r w:rsidR="006752D9">
          <w:rPr>
            <w:noProof/>
            <w:webHidden/>
          </w:rPr>
          <w:instrText xml:space="preserve"> PAGEREF _Toc401247583 \h </w:instrText>
        </w:r>
        <w:r w:rsidR="006752D9">
          <w:rPr>
            <w:noProof/>
            <w:webHidden/>
          </w:rPr>
        </w:r>
        <w:r w:rsidR="006752D9">
          <w:rPr>
            <w:noProof/>
            <w:webHidden/>
          </w:rPr>
          <w:fldChar w:fldCharType="separate"/>
        </w:r>
        <w:r w:rsidR="006752D9">
          <w:rPr>
            <w:noProof/>
            <w:webHidden/>
          </w:rPr>
          <w:t>24</w:t>
        </w:r>
        <w:r w:rsidR="006752D9">
          <w:rPr>
            <w:noProof/>
            <w:webHidden/>
          </w:rPr>
          <w:fldChar w:fldCharType="end"/>
        </w:r>
      </w:hyperlink>
    </w:p>
    <w:p w14:paraId="04C9FD8E" w14:textId="77777777" w:rsidR="006752D9" w:rsidRDefault="006752D9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1247584" w:history="1">
        <w:r w:rsidRPr="00AD45DA">
          <w:rPr>
            <w:rStyle w:val="Hyperlink"/>
            <w:noProof/>
          </w:rPr>
          <w:t>Tabela 2 - Conjuntos de dados utilizados nos experimentos.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_Toc401247584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5410DAB2" w14:textId="77777777" w:rsidR="006752D9" w:rsidRDefault="006752D9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1247585" w:history="1">
        <w:r w:rsidRPr="00AD45DA">
          <w:rPr>
            <w:rStyle w:val="Hyperlink"/>
            <w:noProof/>
          </w:rPr>
          <w:t>Tabela 3 - Conjuntos 2.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_Toc401247585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6F05B91A" w14:textId="449E3BF9" w:rsidR="00834BF5" w:rsidRPr="005E2446" w:rsidRDefault="001E15F4" w:rsidP="005E2446">
      <w:pPr>
        <w:spacing w:line="240" w:lineRule="auto"/>
        <w:ind w:firstLine="0"/>
        <w:jc w:val="left"/>
        <w:rPr>
          <w:noProof/>
          <w:snapToGrid w:val="0"/>
          <w:szCs w:val="20"/>
        </w:rPr>
      </w:pPr>
      <w:r>
        <w:fldChar w:fldCharType="end"/>
      </w:r>
      <w:bookmarkStart w:id="4" w:name="_Toc93473121"/>
      <w:bookmarkStart w:id="5" w:name="_Toc96637504"/>
      <w:r w:rsidR="00834BF5">
        <w:br w:type="page"/>
      </w:r>
    </w:p>
    <w:p w14:paraId="499B0691" w14:textId="77777777" w:rsidR="005312DF" w:rsidRPr="00892824" w:rsidRDefault="005312DF">
      <w:pPr>
        <w:pStyle w:val="Ttulo6"/>
        <w:spacing w:after="0"/>
      </w:pPr>
      <w:r w:rsidRPr="00892824">
        <w:lastRenderedPageBreak/>
        <w:t>lista de abreviaturas e siglas</w:t>
      </w:r>
      <w:bookmarkEnd w:id="4"/>
      <w:bookmarkEnd w:id="5"/>
    </w:p>
    <w:p w14:paraId="5B57C6B6" w14:textId="77777777" w:rsidR="005312DF" w:rsidRPr="00892824" w:rsidRDefault="005312DF" w:rsidP="00B96D15">
      <w:pPr>
        <w:ind w:firstLine="0"/>
      </w:pPr>
    </w:p>
    <w:p w14:paraId="516F0C62" w14:textId="77777777" w:rsidR="005312DF" w:rsidRPr="00892824" w:rsidRDefault="005312DF" w:rsidP="00B96D15">
      <w:pPr>
        <w:ind w:firstLine="0"/>
      </w:pPr>
    </w:p>
    <w:p w14:paraId="2C3AE465" w14:textId="77777777" w:rsidR="005312DF" w:rsidRPr="00892824" w:rsidRDefault="005312DF" w:rsidP="00B96D15">
      <w:pPr>
        <w:ind w:firstLine="0"/>
      </w:pPr>
      <w:r w:rsidRPr="00892824">
        <w:t>ABNT</w:t>
      </w:r>
      <w:r w:rsidR="00B96D15">
        <w:tab/>
      </w:r>
      <w:r w:rsidR="00B96D15">
        <w:tab/>
      </w:r>
      <w:r w:rsidRPr="00892824">
        <w:t>Associação Brasileira de Normas Técnicas</w:t>
      </w:r>
    </w:p>
    <w:p w14:paraId="6A58B388" w14:textId="77777777" w:rsidR="005312DF" w:rsidRPr="00892824" w:rsidRDefault="005312DF" w:rsidP="00B96D15">
      <w:pPr>
        <w:ind w:firstLine="0"/>
      </w:pPr>
      <w:r w:rsidRPr="00892824">
        <w:rPr>
          <w:bCs/>
          <w:color w:val="000000"/>
        </w:rPr>
        <w:t>BNDES</w:t>
      </w:r>
      <w:r w:rsidR="001273EB" w:rsidRPr="00892824">
        <w:rPr>
          <w:color w:val="000000"/>
        </w:rPr>
        <w:tab/>
      </w:r>
      <w:r w:rsidRPr="00892824">
        <w:rPr>
          <w:color w:val="000000"/>
        </w:rPr>
        <w:t>Banco Nacional de Desenvolvimento Econômico e Social</w:t>
      </w:r>
    </w:p>
    <w:p w14:paraId="67EC5520" w14:textId="77777777" w:rsidR="005312DF" w:rsidRPr="00892824" w:rsidRDefault="00B96D15" w:rsidP="00B96D15">
      <w:pPr>
        <w:ind w:firstLine="0"/>
      </w:pPr>
      <w:r>
        <w:t>IBGE</w:t>
      </w:r>
      <w:r>
        <w:tab/>
      </w:r>
      <w:r w:rsidR="001273EB" w:rsidRPr="00892824">
        <w:tab/>
      </w:r>
      <w:r w:rsidR="005312DF" w:rsidRPr="00892824">
        <w:t>Instituto Brasileiro de Geografia e Estatística</w:t>
      </w:r>
    </w:p>
    <w:p w14:paraId="708A9BF7" w14:textId="77777777" w:rsidR="005312DF" w:rsidRPr="00892824" w:rsidRDefault="005312DF" w:rsidP="00B96D15">
      <w:pPr>
        <w:ind w:firstLine="0"/>
      </w:pPr>
      <w:r w:rsidRPr="00892824">
        <w:t>IBICT</w:t>
      </w:r>
      <w:r w:rsidR="001273EB" w:rsidRPr="00892824">
        <w:tab/>
      </w:r>
      <w:r w:rsidR="00B96D15">
        <w:tab/>
      </w:r>
      <w:r w:rsidRPr="00892824">
        <w:t>Instituto Brasileiro de Informação em Ciência e Tecnologia</w:t>
      </w:r>
    </w:p>
    <w:p w14:paraId="108E4FCA" w14:textId="77777777" w:rsidR="005312DF" w:rsidRPr="00892824" w:rsidRDefault="001273EB" w:rsidP="00B96D15">
      <w:pPr>
        <w:ind w:firstLine="0"/>
      </w:pPr>
      <w:r w:rsidRPr="00892824">
        <w:t>NBR</w:t>
      </w:r>
      <w:r w:rsidR="00B96D15">
        <w:tab/>
      </w:r>
      <w:r w:rsidRPr="00892824">
        <w:tab/>
      </w:r>
      <w:r w:rsidR="005312DF" w:rsidRPr="00892824">
        <w:t>Norma Brasileira</w:t>
      </w:r>
    </w:p>
    <w:p w14:paraId="5C949DFD" w14:textId="31AE508C" w:rsidR="00834BF5" w:rsidRPr="005E2446" w:rsidRDefault="00834BF5" w:rsidP="005E2446">
      <w:pPr>
        <w:spacing w:line="240" w:lineRule="auto"/>
        <w:ind w:firstLine="0"/>
        <w:jc w:val="left"/>
        <w:rPr>
          <w:b/>
          <w:caps/>
          <w:noProof/>
          <w:snapToGrid w:val="0"/>
          <w:sz w:val="32"/>
          <w:szCs w:val="20"/>
        </w:rPr>
      </w:pPr>
      <w:bookmarkStart w:id="6" w:name="_Toc93473122"/>
      <w:bookmarkStart w:id="7" w:name="_Toc96637505"/>
      <w:r>
        <w:br w:type="page"/>
      </w:r>
    </w:p>
    <w:p w14:paraId="4C7DD3A4" w14:textId="77777777" w:rsidR="00AB060A" w:rsidRDefault="00AB060A" w:rsidP="00AB060A">
      <w:pPr>
        <w:pStyle w:val="Ttulo6"/>
      </w:pPr>
      <w:bookmarkStart w:id="8" w:name="_Toc93473123"/>
      <w:bookmarkStart w:id="9" w:name="_Toc96408761"/>
      <w:bookmarkStart w:id="10" w:name="_Toc96409028"/>
      <w:bookmarkStart w:id="11" w:name="_Toc96637506"/>
      <w:bookmarkEnd w:id="6"/>
      <w:bookmarkEnd w:id="7"/>
      <w:r>
        <w:lastRenderedPageBreak/>
        <w:t>sumário</w:t>
      </w:r>
    </w:p>
    <w:p w14:paraId="5EE63659" w14:textId="013C67CA" w:rsidR="00621BCA" w:rsidRDefault="007A2717">
      <w:pPr>
        <w:pStyle w:val="Sumrio1"/>
        <w:rPr>
          <w:rFonts w:asciiTheme="minorHAnsi" w:eastAsiaTheme="minorEastAsia" w:hAnsiTheme="minorHAnsi" w:cstheme="minorBidi"/>
          <w:b w:val="0"/>
          <w:iCs w:val="0"/>
          <w:caps w:val="0"/>
          <w:snapToGrid/>
          <w:kern w:val="2"/>
          <w:szCs w:val="24"/>
          <w14:ligatures w14:val="standardContextual"/>
        </w:rPr>
      </w:pPr>
      <w:r>
        <w:rPr>
          <w:b w:val="0"/>
          <w:caps w:val="0"/>
          <w:smallCaps/>
        </w:rPr>
        <w:fldChar w:fldCharType="begin"/>
      </w:r>
      <w:r>
        <w:rPr>
          <w:b w:val="0"/>
          <w:caps w:val="0"/>
          <w:smallCaps/>
        </w:rPr>
        <w:instrText xml:space="preserve"> TOC \o "1-5" \h \z \u </w:instrText>
      </w:r>
      <w:r>
        <w:rPr>
          <w:b w:val="0"/>
          <w:caps w:val="0"/>
          <w:smallCaps/>
        </w:rPr>
        <w:fldChar w:fldCharType="separate"/>
      </w:r>
      <w:hyperlink w:anchor="_Toc224545364" w:history="1">
        <w:r w:rsidR="00621BCA" w:rsidRPr="00687227">
          <w:rPr>
            <w:rStyle w:val="Hyperlink"/>
          </w:rPr>
          <w:t>1</w:t>
        </w:r>
        <w:r w:rsidR="00621BCA">
          <w:rPr>
            <w:rFonts w:asciiTheme="minorHAnsi" w:eastAsiaTheme="minorEastAsia" w:hAnsiTheme="minorHAnsi" w:cstheme="minorBidi"/>
            <w:b w:val="0"/>
            <w:iCs w:val="0"/>
            <w:caps w:val="0"/>
            <w:snapToGrid/>
            <w:kern w:val="2"/>
            <w:szCs w:val="24"/>
            <w14:ligatures w14:val="standardContextual"/>
          </w:rPr>
          <w:tab/>
        </w:r>
        <w:r w:rsidR="00621BCA" w:rsidRPr="00687227">
          <w:rPr>
            <w:rStyle w:val="Hyperlink"/>
          </w:rPr>
          <w:t>INTRODUÇÃO</w:t>
        </w:r>
        <w:r w:rsidR="00621BCA">
          <w:rPr>
            <w:webHidden/>
          </w:rPr>
          <w:tab/>
        </w:r>
        <w:r w:rsidR="00621BCA">
          <w:rPr>
            <w:webHidden/>
          </w:rPr>
          <w:fldChar w:fldCharType="begin"/>
        </w:r>
        <w:r w:rsidR="00621BCA">
          <w:rPr>
            <w:webHidden/>
          </w:rPr>
          <w:instrText xml:space="preserve"> PAGEREF _Toc224545364 \h </w:instrText>
        </w:r>
        <w:r w:rsidR="00621BCA">
          <w:rPr>
            <w:webHidden/>
          </w:rPr>
        </w:r>
        <w:r w:rsidR="00621BCA">
          <w:rPr>
            <w:webHidden/>
          </w:rPr>
          <w:fldChar w:fldCharType="separate"/>
        </w:r>
        <w:r w:rsidR="00621BCA">
          <w:rPr>
            <w:webHidden/>
          </w:rPr>
          <w:t>13</w:t>
        </w:r>
        <w:r w:rsidR="00621BCA">
          <w:rPr>
            <w:webHidden/>
          </w:rPr>
          <w:fldChar w:fldCharType="end"/>
        </w:r>
      </w:hyperlink>
    </w:p>
    <w:p w14:paraId="40BFD55D" w14:textId="427C72D4" w:rsidR="00621BCA" w:rsidRDefault="00621BCA">
      <w:pPr>
        <w:pStyle w:val="Sumrio1"/>
        <w:rPr>
          <w:rFonts w:asciiTheme="minorHAnsi" w:eastAsiaTheme="minorEastAsia" w:hAnsiTheme="minorHAnsi" w:cstheme="minorBidi"/>
          <w:b w:val="0"/>
          <w:iCs w:val="0"/>
          <w:caps w:val="0"/>
          <w:snapToGrid/>
          <w:kern w:val="2"/>
          <w:szCs w:val="24"/>
          <w14:ligatures w14:val="standardContextual"/>
        </w:rPr>
      </w:pPr>
      <w:hyperlink w:anchor="_Toc224545365" w:history="1">
        <w:r w:rsidRPr="00687227">
          <w:rPr>
            <w:rStyle w:val="Hyperlink"/>
          </w:rPr>
          <w:t>2</w:t>
        </w:r>
        <w:r>
          <w:rPr>
            <w:rFonts w:asciiTheme="minorHAnsi" w:eastAsiaTheme="minorEastAsia" w:hAnsiTheme="minorHAnsi" w:cstheme="minorBidi"/>
            <w:b w:val="0"/>
            <w:iCs w:val="0"/>
            <w:caps w:val="0"/>
            <w:snapToGrid/>
            <w:kern w:val="2"/>
            <w:szCs w:val="24"/>
            <w14:ligatures w14:val="standardContextual"/>
          </w:rPr>
          <w:tab/>
        </w:r>
        <w:r w:rsidRPr="00687227">
          <w:rPr>
            <w:rStyle w:val="Hyperlink"/>
          </w:rPr>
          <w:t>Conteúdo e formatação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_Toc224545365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1A69333E" w14:textId="3E35F07D" w:rsidR="00621BCA" w:rsidRDefault="00621BCA">
      <w:pPr>
        <w:pStyle w:val="Sumrio2"/>
        <w:tabs>
          <w:tab w:val="left" w:pos="1200"/>
          <w:tab w:val="right" w:leader="dot" w:pos="9062"/>
        </w:tabs>
        <w:rPr>
          <w:rFonts w:asciiTheme="minorHAnsi" w:hAnsiTheme="minorHAnsi" w:cstheme="minorBidi"/>
          <w:noProof/>
          <w:kern w:val="2"/>
          <w:szCs w:val="24"/>
          <w14:ligatures w14:val="standardContextual"/>
        </w:rPr>
      </w:pPr>
      <w:hyperlink w:anchor="_Toc224545366" w:history="1">
        <w:r w:rsidRPr="00687227">
          <w:rPr>
            <w:rStyle w:val="Hyperlink"/>
            <w:noProof/>
          </w:rPr>
          <w:t>2.1</w:t>
        </w:r>
        <w:r>
          <w:rPr>
            <w:rFonts w:asciiTheme="minorHAnsi" w:hAnsiTheme="minorHAnsi" w:cstheme="minorBidi"/>
            <w:noProof/>
            <w:kern w:val="2"/>
            <w:szCs w:val="24"/>
            <w14:ligatures w14:val="standardContextual"/>
          </w:rPr>
          <w:tab/>
        </w:r>
        <w:r w:rsidRPr="00687227">
          <w:rPr>
            <w:rStyle w:val="Hyperlink"/>
            <w:noProof/>
          </w:rPr>
          <w:t>Sobre Figuras, Tabelas e Elementos Semelhantes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_Toc224545366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0DF9EEC" w14:textId="5E347112" w:rsidR="00621BCA" w:rsidRDefault="00621BCA">
      <w:pPr>
        <w:pStyle w:val="Sumrio2"/>
        <w:tabs>
          <w:tab w:val="left" w:pos="1200"/>
          <w:tab w:val="right" w:leader="dot" w:pos="9062"/>
        </w:tabs>
        <w:rPr>
          <w:rFonts w:asciiTheme="minorHAnsi" w:hAnsiTheme="minorHAnsi" w:cstheme="minorBidi"/>
          <w:noProof/>
          <w:kern w:val="2"/>
          <w:szCs w:val="24"/>
          <w14:ligatures w14:val="standardContextual"/>
        </w:rPr>
      </w:pPr>
      <w:hyperlink w:anchor="_Toc224545367" w:history="1">
        <w:r w:rsidRPr="00687227">
          <w:rPr>
            <w:rStyle w:val="Hyperlink"/>
            <w:noProof/>
            <w:lang w:val="es-ES_tradnl"/>
          </w:rPr>
          <w:t>2.2</w:t>
        </w:r>
        <w:r>
          <w:rPr>
            <w:rFonts w:asciiTheme="minorHAnsi" w:hAnsiTheme="minorHAnsi" w:cstheme="minorBidi"/>
            <w:noProof/>
            <w:kern w:val="2"/>
            <w:szCs w:val="24"/>
            <w14:ligatures w14:val="standardContextual"/>
          </w:rPr>
          <w:tab/>
        </w:r>
        <w:r w:rsidRPr="00687227">
          <w:rPr>
            <w:rStyle w:val="Hyperlink"/>
            <w:noProof/>
            <w:lang w:val="es-ES_tradnl"/>
          </w:rPr>
          <w:t>Sobre as Referências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_Toc224545367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DE0B5ED" w14:textId="3D62018E" w:rsidR="00621BCA" w:rsidRDefault="00621BCA">
      <w:pPr>
        <w:pStyle w:val="Sumrio1"/>
        <w:rPr>
          <w:rFonts w:asciiTheme="minorHAnsi" w:eastAsiaTheme="minorEastAsia" w:hAnsiTheme="minorHAnsi" w:cstheme="minorBidi"/>
          <w:b w:val="0"/>
          <w:iCs w:val="0"/>
          <w:caps w:val="0"/>
          <w:snapToGrid/>
          <w:kern w:val="2"/>
          <w:szCs w:val="24"/>
          <w14:ligatures w14:val="standardContextual"/>
        </w:rPr>
      </w:pPr>
      <w:hyperlink w:anchor="_Toc224545368" w:history="1">
        <w:r w:rsidRPr="00687227">
          <w:rPr>
            <w:rStyle w:val="Hyperlink"/>
          </w:rPr>
          <w:t>3</w:t>
        </w:r>
        <w:r>
          <w:rPr>
            <w:rFonts w:asciiTheme="minorHAnsi" w:eastAsiaTheme="minorEastAsia" w:hAnsiTheme="minorHAnsi" w:cstheme="minorBidi"/>
            <w:b w:val="0"/>
            <w:iCs w:val="0"/>
            <w:caps w:val="0"/>
            <w:snapToGrid/>
            <w:kern w:val="2"/>
            <w:szCs w:val="24"/>
            <w14:ligatures w14:val="standardContextual"/>
          </w:rPr>
          <w:tab/>
        </w:r>
        <w:r w:rsidRPr="00687227">
          <w:rPr>
            <w:rStyle w:val="Hyperlink"/>
          </w:rPr>
          <w:t>Título do Capítulo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_Toc224545368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20B0180C" w14:textId="5377C900" w:rsidR="00621BCA" w:rsidRDefault="00621BCA">
      <w:pPr>
        <w:pStyle w:val="Sumrio2"/>
        <w:tabs>
          <w:tab w:val="left" w:pos="1200"/>
          <w:tab w:val="right" w:leader="dot" w:pos="9062"/>
        </w:tabs>
        <w:rPr>
          <w:rFonts w:asciiTheme="minorHAnsi" w:hAnsiTheme="minorHAnsi" w:cstheme="minorBidi"/>
          <w:noProof/>
          <w:kern w:val="2"/>
          <w:szCs w:val="24"/>
          <w14:ligatures w14:val="standardContextual"/>
        </w:rPr>
      </w:pPr>
      <w:hyperlink w:anchor="_Toc224545369" w:history="1">
        <w:r w:rsidRPr="00687227">
          <w:rPr>
            <w:rStyle w:val="Hyperlink"/>
            <w:noProof/>
          </w:rPr>
          <w:t>3.1</w:t>
        </w:r>
        <w:r>
          <w:rPr>
            <w:rFonts w:asciiTheme="minorHAnsi" w:hAnsiTheme="minorHAnsi" w:cstheme="minorBidi"/>
            <w:noProof/>
            <w:kern w:val="2"/>
            <w:szCs w:val="24"/>
            <w14:ligatures w14:val="standardContextual"/>
          </w:rPr>
          <w:tab/>
        </w:r>
        <w:r w:rsidRPr="00687227">
          <w:rPr>
            <w:rStyle w:val="Hyperlink"/>
            <w:noProof/>
          </w:rPr>
          <w:t>Título da Seção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_Toc224545369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1E973AC2" w14:textId="490F124A" w:rsidR="00621BCA" w:rsidRDefault="00621BCA">
      <w:pPr>
        <w:pStyle w:val="Sumrio3"/>
        <w:tabs>
          <w:tab w:val="left" w:pos="1200"/>
          <w:tab w:val="right" w:leader="dot" w:pos="9062"/>
        </w:tabs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45370" w:history="1">
        <w:r w:rsidRPr="00687227">
          <w:rPr>
            <w:rStyle w:val="Hyperlink"/>
            <w:noProof/>
          </w:rPr>
          <w:t>3.1.1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687227">
          <w:rPr>
            <w:rStyle w:val="Hyperlink"/>
            <w:noProof/>
          </w:rPr>
          <w:t>Título da Subseção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_Toc224545370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2AB5F95F" w14:textId="6E73FC07" w:rsidR="00621BCA" w:rsidRDefault="00621BCA">
      <w:pPr>
        <w:pStyle w:val="Sumrio4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4545371" w:history="1">
        <w:r w:rsidRPr="00687227">
          <w:rPr>
            <w:rStyle w:val="Hyperlink"/>
            <w:noProof/>
          </w:rPr>
          <w:t>3.1.1.1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687227">
          <w:rPr>
            <w:rStyle w:val="Hyperlink"/>
            <w:noProof/>
          </w:rPr>
          <w:t>Título da subsubseção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_Toc224545371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222C83A3" w14:textId="6173BCCA" w:rsidR="00621BCA" w:rsidRDefault="00621BCA">
      <w:pPr>
        <w:pStyle w:val="Sumrio5"/>
        <w:rPr>
          <w:rFonts w:asciiTheme="minorHAnsi" w:eastAsiaTheme="minorEastAsia" w:hAnsiTheme="minorHAnsi" w:cstheme="minorBidi"/>
          <w:b w:val="0"/>
          <w:caps w:val="0"/>
          <w:noProof/>
          <w:kern w:val="2"/>
          <w14:ligatures w14:val="standardContextual"/>
        </w:rPr>
      </w:pPr>
      <w:hyperlink w:anchor="_Toc224545372" w:history="1">
        <w:r w:rsidRPr="00687227">
          <w:rPr>
            <w:rStyle w:val="Hyperlink"/>
            <w:noProof/>
          </w:rPr>
          <w:t>REFERÊNCIAS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_Toc224545372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20C2BAB1" w14:textId="1CE41A46" w:rsidR="00621BCA" w:rsidRDefault="00621BCA">
      <w:pPr>
        <w:pStyle w:val="Sumrio5"/>
        <w:rPr>
          <w:rFonts w:asciiTheme="minorHAnsi" w:eastAsiaTheme="minorEastAsia" w:hAnsiTheme="minorHAnsi" w:cstheme="minorBidi"/>
          <w:b w:val="0"/>
          <w:caps w:val="0"/>
          <w:noProof/>
          <w:kern w:val="2"/>
          <w14:ligatures w14:val="standardContextual"/>
        </w:rPr>
      </w:pPr>
      <w:hyperlink w:anchor="_Toc224545373" w:history="1">
        <w:r w:rsidRPr="00687227">
          <w:rPr>
            <w:rStyle w:val="Hyperlink"/>
            <w:noProof/>
          </w:rPr>
          <w:t>APÊNDICE A – Nome do apêndice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_Toc224545373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6980CDCC" w14:textId="62D50F9F" w:rsidR="00621BCA" w:rsidRDefault="00621BCA">
      <w:pPr>
        <w:pStyle w:val="Sumrio5"/>
        <w:rPr>
          <w:rFonts w:asciiTheme="minorHAnsi" w:eastAsiaTheme="minorEastAsia" w:hAnsiTheme="minorHAnsi" w:cstheme="minorBidi"/>
          <w:b w:val="0"/>
          <w:caps w:val="0"/>
          <w:noProof/>
          <w:kern w:val="2"/>
          <w14:ligatures w14:val="standardContextual"/>
        </w:rPr>
      </w:pPr>
      <w:hyperlink w:anchor="_Toc224545374" w:history="1">
        <w:r w:rsidRPr="00687227">
          <w:rPr>
            <w:rStyle w:val="Hyperlink"/>
            <w:noProof/>
          </w:rPr>
          <w:t>ANEXO A – Nome do aNEXO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_Toc224545374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0D63FF7A" w14:textId="0043FCD4" w:rsidR="00621BCA" w:rsidRDefault="00621BCA">
      <w:pPr>
        <w:pStyle w:val="Sumrio5"/>
        <w:rPr>
          <w:rFonts w:asciiTheme="minorHAnsi" w:eastAsiaTheme="minorEastAsia" w:hAnsiTheme="minorHAnsi" w:cstheme="minorBidi"/>
          <w:b w:val="0"/>
          <w:caps w:val="0"/>
          <w:noProof/>
          <w:kern w:val="2"/>
          <w14:ligatures w14:val="standardContextual"/>
        </w:rPr>
      </w:pPr>
      <w:hyperlink w:anchor="_Toc224545375" w:history="1">
        <w:r w:rsidRPr="00687227">
          <w:rPr>
            <w:rStyle w:val="Hyperlink"/>
            <w:noProof/>
          </w:rPr>
          <w:t>Trabalhos publicados pelo Autor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_Toc224545375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455C7C82" w14:textId="504CA22B" w:rsidR="00F71D8B" w:rsidRDefault="007A2717">
      <w:pPr>
        <w:spacing w:line="240" w:lineRule="auto"/>
        <w:ind w:firstLine="0"/>
        <w:jc w:val="left"/>
      </w:pPr>
      <w:r>
        <w:rPr>
          <w:b/>
          <w:caps/>
          <w:smallCaps/>
          <w:noProof/>
          <w:snapToGrid w:val="0"/>
          <w:szCs w:val="20"/>
        </w:rPr>
        <w:fldChar w:fldCharType="end"/>
      </w:r>
      <w:r w:rsidR="00A834FA">
        <w:br w:type="page"/>
      </w:r>
    </w:p>
    <w:p w14:paraId="03F75674" w14:textId="77777777" w:rsidR="00552C4C" w:rsidRDefault="00552C4C" w:rsidP="009B0068">
      <w:pPr>
        <w:ind w:firstLine="0"/>
        <w:sectPr w:rsidR="00552C4C" w:rsidSect="004717D0">
          <w:headerReference w:type="default" r:id="rId14"/>
          <w:type w:val="continuous"/>
          <w:pgSz w:w="11907" w:h="16840" w:code="9"/>
          <w:pgMar w:top="1701" w:right="1134" w:bottom="1134" w:left="1701" w:header="1134" w:footer="709" w:gutter="0"/>
          <w:pgNumType w:start="1"/>
          <w:cols w:space="720"/>
        </w:sectPr>
      </w:pPr>
    </w:p>
    <w:p w14:paraId="42BC6081" w14:textId="77777777" w:rsidR="005312DF" w:rsidRPr="00866E44" w:rsidRDefault="005312DF" w:rsidP="00866E44">
      <w:pPr>
        <w:pStyle w:val="Ttulo1"/>
      </w:pPr>
      <w:bookmarkStart w:id="12" w:name="_Toc224545364"/>
      <w:r w:rsidRPr="00866E44">
        <w:lastRenderedPageBreak/>
        <w:t>INTRODUÇÃO</w:t>
      </w:r>
      <w:bookmarkEnd w:id="8"/>
      <w:bookmarkEnd w:id="9"/>
      <w:bookmarkEnd w:id="10"/>
      <w:bookmarkEnd w:id="11"/>
      <w:bookmarkEnd w:id="12"/>
    </w:p>
    <w:p w14:paraId="5D9938E7" w14:textId="0C692FBA" w:rsidR="00034F1F" w:rsidRDefault="00B80933" w:rsidP="00072611">
      <w:r w:rsidRPr="00B80933">
        <w:t xml:space="preserve">Este </w:t>
      </w:r>
      <w:r w:rsidR="00034F1F">
        <w:t xml:space="preserve">texto pode ajudar a facilitar </w:t>
      </w:r>
      <w:r w:rsidR="00C57EB8">
        <w:t>seu entendimento</w:t>
      </w:r>
      <w:r w:rsidR="00034F1F">
        <w:t xml:space="preserve"> quanto à formatação e </w:t>
      </w:r>
      <w:r w:rsidR="00C57EB8">
        <w:t xml:space="preserve">uso do </w:t>
      </w:r>
      <w:r w:rsidR="00C57EB8" w:rsidRPr="00C57EB8">
        <w:rPr>
          <w:i/>
          <w:iCs/>
        </w:rPr>
        <w:t>Word</w:t>
      </w:r>
      <w:r w:rsidR="00C57EB8">
        <w:t xml:space="preserve"> para </w:t>
      </w:r>
      <w:r w:rsidR="00034F1F">
        <w:t xml:space="preserve">elaboração de seu trabalho científico, pois descreve como usar automações e tirar melhor proveito dos recursos da ferramenta. O presente </w:t>
      </w:r>
      <w:r w:rsidRPr="00B80933">
        <w:t xml:space="preserve">documento </w:t>
      </w:r>
      <w:r w:rsidR="003B707A">
        <w:t xml:space="preserve">é </w:t>
      </w:r>
      <w:r w:rsidRPr="00B80933">
        <w:t xml:space="preserve">uma </w:t>
      </w:r>
      <w:r w:rsidRPr="004D7782">
        <w:t>adaptação</w:t>
      </w:r>
      <w:r w:rsidRPr="00B80933">
        <w:t xml:space="preserve"> do </w:t>
      </w:r>
      <w:r w:rsidR="003472BB">
        <w:t>padrão fornecido pela Biblioteca Central da U</w:t>
      </w:r>
      <w:r w:rsidR="00034F1F">
        <w:t>niversidade Estadual de Londrina - UEL</w:t>
      </w:r>
      <w:r w:rsidR="003472BB">
        <w:t>, adequado</w:t>
      </w:r>
      <w:r w:rsidR="00034F1F">
        <w:t xml:space="preserve"> ao modelo da ACM</w:t>
      </w:r>
      <w:r w:rsidR="00C57EB8">
        <w:t xml:space="preserve"> (</w:t>
      </w:r>
      <w:proofErr w:type="spellStart"/>
      <w:r w:rsidR="00C57EB8" w:rsidRPr="00C57EB8">
        <w:rPr>
          <w:i/>
          <w:iCs/>
        </w:rPr>
        <w:t>Association</w:t>
      </w:r>
      <w:proofErr w:type="spellEnd"/>
      <w:r w:rsidR="00C57EB8" w:rsidRPr="00C57EB8">
        <w:rPr>
          <w:i/>
          <w:iCs/>
        </w:rPr>
        <w:t xml:space="preserve"> for </w:t>
      </w:r>
      <w:proofErr w:type="spellStart"/>
      <w:r w:rsidR="00C57EB8" w:rsidRPr="00C57EB8">
        <w:rPr>
          <w:i/>
          <w:iCs/>
        </w:rPr>
        <w:t>Computing</w:t>
      </w:r>
      <w:proofErr w:type="spellEnd"/>
      <w:r w:rsidR="00C57EB8" w:rsidRPr="00C57EB8">
        <w:rPr>
          <w:i/>
          <w:iCs/>
        </w:rPr>
        <w:t xml:space="preserve"> Machinery</w:t>
      </w:r>
      <w:r w:rsidR="00C57EB8">
        <w:t>)</w:t>
      </w:r>
      <w:r w:rsidR="003472BB">
        <w:t xml:space="preserve"> para </w:t>
      </w:r>
      <w:r w:rsidR="00034F1F">
        <w:t xml:space="preserve">melhor atender </w:t>
      </w:r>
      <w:r w:rsidR="003472BB">
        <w:t>os cursos de Ciência da Computação e de Ciência de Dados e Inteligência Artificial</w:t>
      </w:r>
      <w:r w:rsidR="00034F1F">
        <w:t>, e ainda dentro das recomendações da ABNT (Associação Brasileira de Normas Técnicas)</w:t>
      </w:r>
      <w:r w:rsidR="003472BB">
        <w:t xml:space="preserve">. </w:t>
      </w:r>
    </w:p>
    <w:p w14:paraId="4FCF0FD3" w14:textId="316D7156" w:rsidR="00B80933" w:rsidRDefault="00C57EB8" w:rsidP="00072611">
      <w:r>
        <w:t>As automações consistem no preenchimento automático das informações dos autores, das listagens com paginação, como o sumário e a lista de figuras, no estilo que definem as listagens e ainda nas citações e referências bibliográficas</w:t>
      </w:r>
      <w:r w:rsidR="00B80933" w:rsidRPr="00B80933">
        <w:t>. Observ</w:t>
      </w:r>
      <w:r>
        <w:t>e</w:t>
      </w:r>
      <w:r w:rsidR="00B80933" w:rsidRPr="00B80933">
        <w:t xml:space="preserve">-se que o documento está preparado para impressão em frente e verso. Sugestões de melhorias ou problemas encontrados, favor notificar (Prof. Daniel S. </w:t>
      </w:r>
      <w:proofErr w:type="spellStart"/>
      <w:r w:rsidR="00B80933" w:rsidRPr="00B80933">
        <w:t>Kaster</w:t>
      </w:r>
      <w:proofErr w:type="spellEnd"/>
      <w:r w:rsidR="00B80933" w:rsidRPr="00B80933">
        <w:t xml:space="preserve"> – </w:t>
      </w:r>
      <w:hyperlink r:id="rId15" w:history="1">
        <w:r w:rsidR="00B80933" w:rsidRPr="002C022F">
          <w:rPr>
            <w:rStyle w:val="Hyperlink"/>
          </w:rPr>
          <w:t>dskaster@uel.br</w:t>
        </w:r>
      </w:hyperlink>
      <w:r w:rsidR="001C62A8">
        <w:t xml:space="preserve"> ou Nathalia – </w:t>
      </w:r>
      <w:hyperlink r:id="rId16" w:history="1">
        <w:r w:rsidR="00772A26" w:rsidRPr="000C1F55">
          <w:rPr>
            <w:rStyle w:val="Hyperlink"/>
          </w:rPr>
          <w:t>nathalianolepa@uel.br</w:t>
        </w:r>
      </w:hyperlink>
      <w:r w:rsidR="00772A26">
        <w:t>)</w:t>
      </w:r>
      <w:r w:rsidR="00B80933" w:rsidRPr="00B80933">
        <w:t>.</w:t>
      </w:r>
      <w:r w:rsidR="00772A26">
        <w:t xml:space="preserve"> </w:t>
      </w:r>
    </w:p>
    <w:p w14:paraId="778A3747" w14:textId="5E605CD3" w:rsidR="003C5599" w:rsidRPr="005B2D0E" w:rsidRDefault="003C5599" w:rsidP="00072611">
      <w:pPr>
        <w:rPr>
          <w:i/>
          <w:iCs/>
        </w:rPr>
      </w:pPr>
      <w:r w:rsidRPr="003C5599">
        <w:rPr>
          <w:i/>
          <w:iCs/>
        </w:rPr>
        <w:t>(OBS: Considerar a contagem das páginas a partir da folha de rosto, mas numerar somente a partir da introdução).</w:t>
      </w:r>
    </w:p>
    <w:p w14:paraId="559EFF1F" w14:textId="77777777" w:rsidR="00B80933" w:rsidRDefault="00B80933" w:rsidP="00072611">
      <w:r>
        <w:t xml:space="preserve">O modelo ABNT-DC-UEL define um conjunto de estilos que devem ser utilizados rigorosamente. </w:t>
      </w:r>
      <w:r w:rsidRPr="00267E93">
        <w:rPr>
          <w:b/>
        </w:rPr>
        <w:t>Não</w:t>
      </w:r>
      <w:r>
        <w:t xml:space="preserve"> devem ser feitas mudanças de formatação diretamente</w:t>
      </w:r>
      <w:r w:rsidR="00267E93">
        <w:t>! Salvo algumas exceções, d</w:t>
      </w:r>
      <w:r>
        <w:t>evem ser aplicados os estilos específicos para cada parte do trabalho. Os estilos definidos nesse modelo são:</w:t>
      </w:r>
    </w:p>
    <w:p w14:paraId="4FAE3090" w14:textId="77777777" w:rsidR="00B80933" w:rsidRDefault="00B80933" w:rsidP="00072611">
      <w:pPr>
        <w:pStyle w:val="PargrafodaLista"/>
        <w:numPr>
          <w:ilvl w:val="0"/>
          <w:numId w:val="10"/>
        </w:numPr>
        <w:ind w:left="1701" w:hanging="567"/>
      </w:pPr>
      <w:r>
        <w:t>Título 1: usado para títulos de capítulos, apêndices e anexos;</w:t>
      </w:r>
    </w:p>
    <w:p w14:paraId="6889D828" w14:textId="77777777" w:rsidR="00B80933" w:rsidRDefault="00B80933" w:rsidP="00072611">
      <w:pPr>
        <w:pStyle w:val="PargrafodaLista"/>
        <w:numPr>
          <w:ilvl w:val="0"/>
          <w:numId w:val="10"/>
        </w:numPr>
        <w:ind w:left="1701" w:hanging="567"/>
      </w:pPr>
      <w:r>
        <w:t>Título 2: título de seção;</w:t>
      </w:r>
    </w:p>
    <w:p w14:paraId="0B365A30" w14:textId="77777777" w:rsidR="00B80933" w:rsidRDefault="00B80933" w:rsidP="00072611">
      <w:pPr>
        <w:pStyle w:val="PargrafodaLista"/>
        <w:numPr>
          <w:ilvl w:val="0"/>
          <w:numId w:val="10"/>
        </w:numPr>
        <w:ind w:left="1701" w:hanging="567"/>
      </w:pPr>
      <w:r>
        <w:t>Título 3: título de subseção;</w:t>
      </w:r>
    </w:p>
    <w:p w14:paraId="3F2EAD3E" w14:textId="77777777" w:rsidR="00B80933" w:rsidRDefault="00B80933" w:rsidP="00072611">
      <w:pPr>
        <w:pStyle w:val="PargrafodaLista"/>
        <w:numPr>
          <w:ilvl w:val="0"/>
          <w:numId w:val="10"/>
        </w:numPr>
        <w:ind w:left="1701" w:hanging="567"/>
      </w:pPr>
      <w:r>
        <w:t xml:space="preserve">Título 4: título </w:t>
      </w:r>
      <w:proofErr w:type="spellStart"/>
      <w:r>
        <w:t>subsubseção</w:t>
      </w:r>
      <w:proofErr w:type="spellEnd"/>
      <w:r>
        <w:t>;</w:t>
      </w:r>
    </w:p>
    <w:p w14:paraId="7CB8FA23" w14:textId="77777777" w:rsidR="00B80933" w:rsidRDefault="00B80933" w:rsidP="00072611">
      <w:pPr>
        <w:pStyle w:val="PargrafodaLista"/>
        <w:numPr>
          <w:ilvl w:val="0"/>
          <w:numId w:val="10"/>
        </w:numPr>
        <w:ind w:left="1701" w:hanging="567"/>
      </w:pPr>
      <w:r>
        <w:t xml:space="preserve">Título 5: reservado para títulos </w:t>
      </w:r>
      <w:r w:rsidR="007F4370">
        <w:t>de seções especiais referenciadas no sumário do documento;</w:t>
      </w:r>
    </w:p>
    <w:p w14:paraId="5F611004" w14:textId="77777777" w:rsidR="007F4370" w:rsidRDefault="007F4370" w:rsidP="00072611">
      <w:pPr>
        <w:pStyle w:val="PargrafodaLista"/>
        <w:numPr>
          <w:ilvl w:val="0"/>
          <w:numId w:val="10"/>
        </w:numPr>
        <w:ind w:left="1701" w:hanging="567"/>
      </w:pPr>
      <w:r>
        <w:t>Bibliografia: utilizado para formatar automaticamente as referências, que devem utilizar o mecanismo fornecido pelo Word para tal fim;</w:t>
      </w:r>
    </w:p>
    <w:p w14:paraId="29B05AAC" w14:textId="77777777" w:rsidR="007F4370" w:rsidRDefault="007F4370" w:rsidP="00072611">
      <w:pPr>
        <w:pStyle w:val="PargrafodaLista"/>
        <w:numPr>
          <w:ilvl w:val="0"/>
          <w:numId w:val="10"/>
        </w:numPr>
        <w:ind w:left="1701" w:hanging="567"/>
      </w:pPr>
      <w:r>
        <w:t xml:space="preserve">Normal: usado para os </w:t>
      </w:r>
      <w:r w:rsidR="00267E93">
        <w:t>conteúdos</w:t>
      </w:r>
      <w:r>
        <w:t xml:space="preserve"> das várias partes do documento</w:t>
      </w:r>
      <w:r w:rsidR="00267E93">
        <w:t xml:space="preserve"> que não são títulos</w:t>
      </w:r>
      <w:r>
        <w:t>;</w:t>
      </w:r>
    </w:p>
    <w:p w14:paraId="6D933D91" w14:textId="1946CC77" w:rsidR="007F4370" w:rsidRDefault="007F4370" w:rsidP="00072611">
      <w:pPr>
        <w:pStyle w:val="PargrafodaLista"/>
        <w:numPr>
          <w:ilvl w:val="0"/>
          <w:numId w:val="10"/>
        </w:numPr>
        <w:ind w:left="1701" w:hanging="567"/>
      </w:pPr>
      <w:r>
        <w:t xml:space="preserve">Legenda figura: usado para legendas de figuras, sempre posicionadas </w:t>
      </w:r>
      <w:r w:rsidRPr="00FC5C8C">
        <w:rPr>
          <w:b/>
          <w:bCs/>
        </w:rPr>
        <w:t>abaixo</w:t>
      </w:r>
      <w:r>
        <w:t xml:space="preserve"> da respectiva figura</w:t>
      </w:r>
      <w:r w:rsidR="00FC5C8C">
        <w:t>, acompanhada da Fonte</w:t>
      </w:r>
      <w:r>
        <w:t>;</w:t>
      </w:r>
    </w:p>
    <w:p w14:paraId="0C202CCA" w14:textId="3596E836" w:rsidR="001A737D" w:rsidRDefault="007F4370" w:rsidP="00B4013A">
      <w:pPr>
        <w:pStyle w:val="PargrafodaLista"/>
        <w:numPr>
          <w:ilvl w:val="0"/>
          <w:numId w:val="10"/>
        </w:numPr>
        <w:ind w:left="1701" w:hanging="567"/>
      </w:pPr>
      <w:r>
        <w:lastRenderedPageBreak/>
        <w:t xml:space="preserve">Legenda tabela: usado para legendas de tabelas, algoritmos, etc., sempre posicionadas </w:t>
      </w:r>
      <w:r w:rsidRPr="00FC5C8C">
        <w:rPr>
          <w:b/>
          <w:bCs/>
        </w:rPr>
        <w:t>acima</w:t>
      </w:r>
      <w:r>
        <w:t xml:space="preserve"> da respectiva tabela, algoritmo, etc.</w:t>
      </w:r>
      <w:r w:rsidR="00FC5C8C">
        <w:t xml:space="preserve"> </w:t>
      </w:r>
    </w:p>
    <w:p w14:paraId="2E2EAC2F" w14:textId="77777777" w:rsidR="00C57EB8" w:rsidRDefault="00C57EB8" w:rsidP="00C57EB8">
      <w:pPr>
        <w:pStyle w:val="PargrafodaLista"/>
        <w:ind w:left="1701" w:firstLine="0"/>
      </w:pPr>
    </w:p>
    <w:p w14:paraId="3F536AE0" w14:textId="58AEDF65" w:rsidR="00C57EB8" w:rsidRDefault="00267E93" w:rsidP="00267E93">
      <w:r>
        <w:t>O modelo também define um conjunto de propriedades a serem preenchidas. Essas propriedades incluem propriedades do documento e propriedades avançadas do documento, acessíveis p</w:t>
      </w:r>
      <w:r w:rsidR="00881D0F">
        <w:t xml:space="preserve">ela interface indicada na </w:t>
      </w:r>
      <w:r w:rsidR="00881D0F">
        <w:fldChar w:fldCharType="begin"/>
      </w:r>
      <w:r w:rsidR="00881D0F">
        <w:instrText xml:space="preserve"> REF _Ref401233687 \h </w:instrText>
      </w:r>
      <w:r w:rsidR="00881D0F">
        <w:fldChar w:fldCharType="separate"/>
      </w:r>
      <w:r w:rsidR="00E71148">
        <w:t xml:space="preserve">Figura </w:t>
      </w:r>
      <w:r w:rsidR="00E71148">
        <w:rPr>
          <w:noProof/>
        </w:rPr>
        <w:t>1</w:t>
      </w:r>
      <w:r w:rsidR="00881D0F">
        <w:fldChar w:fldCharType="end"/>
      </w:r>
      <w:r>
        <w:t>.</w:t>
      </w:r>
      <w:r w:rsidR="00742C1B">
        <w:t xml:space="preserve"> Essas propriedades são usadas para preencher automaticamente campos de texto do documento, em particular, de elementos </w:t>
      </w:r>
      <w:proofErr w:type="spellStart"/>
      <w:r w:rsidR="00742C1B">
        <w:t>pré</w:t>
      </w:r>
      <w:proofErr w:type="spellEnd"/>
      <w:r w:rsidR="00742C1B">
        <w:t xml:space="preserve">-textuais (capa, folha de rosto, folha de aprovação, etc.). Esses campos de texto </w:t>
      </w:r>
      <w:r w:rsidR="00742C1B" w:rsidRPr="00A46869">
        <w:rPr>
          <w:b/>
        </w:rPr>
        <w:t>não</w:t>
      </w:r>
      <w:r w:rsidR="00742C1B">
        <w:t xml:space="preserve"> devem ser preenchidos diretamente no texto, mas via propriedades do documento</w:t>
      </w:r>
      <w:r w:rsidR="00C57EB8">
        <w:t>, a</w:t>
      </w:r>
      <w:r w:rsidR="001A737D">
        <w:t xml:space="preserve"> </w:t>
      </w:r>
      <w:r w:rsidR="00C57EB8">
        <w:t>fim de garantir o funcionamento da automação de preenchimento nos demais campos equivalentes</w:t>
      </w:r>
      <w:r w:rsidR="00742C1B">
        <w:t xml:space="preserve">. </w:t>
      </w:r>
    </w:p>
    <w:p w14:paraId="4C8DB14B" w14:textId="77777777" w:rsidR="00FC5C8C" w:rsidRDefault="00FC5C8C" w:rsidP="00267E93"/>
    <w:p w14:paraId="3F37C6ED" w14:textId="77777777" w:rsidR="00881D0F" w:rsidRDefault="00267E93" w:rsidP="00881D0F">
      <w:pPr>
        <w:keepNext/>
        <w:ind w:firstLine="0"/>
        <w:jc w:val="center"/>
      </w:pPr>
      <w:r>
        <w:rPr>
          <w:noProof/>
        </w:rPr>
        <w:drawing>
          <wp:inline distT="0" distB="0" distL="0" distR="0" wp14:anchorId="373E4198" wp14:editId="6A6743E6">
            <wp:extent cx="5760720" cy="323850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oc-properties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74A23" w14:textId="183813E9" w:rsidR="00267E93" w:rsidRDefault="00881D0F" w:rsidP="00881D0F">
      <w:pPr>
        <w:pStyle w:val="Legenda"/>
        <w:jc w:val="center"/>
      </w:pPr>
      <w:bookmarkStart w:id="13" w:name="_Ref401233687"/>
      <w:bookmarkStart w:id="14" w:name="_Toc401247572"/>
      <w:r>
        <w:t xml:space="preserve">Figura </w:t>
      </w:r>
      <w:fldSimple w:instr=" SEQ Figura \* ARABIC ">
        <w:r w:rsidR="006B121F">
          <w:rPr>
            <w:noProof/>
          </w:rPr>
          <w:t>1</w:t>
        </w:r>
      </w:fldSimple>
      <w:bookmarkEnd w:id="13"/>
      <w:r>
        <w:t xml:space="preserve"> </w:t>
      </w:r>
      <w:r w:rsidR="00791821">
        <w:t>–</w:t>
      </w:r>
      <w:r>
        <w:t xml:space="preserve"> </w:t>
      </w:r>
      <w:r w:rsidR="00791821">
        <w:t>Acesso às p</w:t>
      </w:r>
      <w:r>
        <w:t>ropriedades do documento.</w:t>
      </w:r>
      <w:bookmarkEnd w:id="14"/>
      <w:r w:rsidR="00E55E7B">
        <w:t xml:space="preserve"> Fonte: autoria própria.</w:t>
      </w:r>
    </w:p>
    <w:p w14:paraId="5DA574D8" w14:textId="6E1DA3EA" w:rsidR="00C57EB8" w:rsidRDefault="00C57EB8" w:rsidP="001C20A2">
      <w:pPr>
        <w:spacing w:after="240"/>
      </w:pPr>
      <w:r>
        <w:t xml:space="preserve">As propriedades a serem preenchidas são relacionadas na </w:t>
      </w:r>
      <w:r>
        <w:fldChar w:fldCharType="begin"/>
      </w:r>
      <w:r>
        <w:instrText xml:space="preserve"> REF _Ref401235930 \h </w:instrText>
      </w:r>
      <w:r>
        <w:fldChar w:fldCharType="separate"/>
      </w:r>
      <w:r>
        <w:t xml:space="preserve">Tabela </w:t>
      </w:r>
      <w:r>
        <w:rPr>
          <w:noProof/>
        </w:rPr>
        <w:t>1</w:t>
      </w:r>
      <w:r>
        <w:fldChar w:fldCharType="end"/>
      </w:r>
      <w:r>
        <w:t>.</w:t>
      </w:r>
    </w:p>
    <w:p w14:paraId="33440AF7" w14:textId="77777777" w:rsidR="00791821" w:rsidRDefault="00791821" w:rsidP="00FC5C8C">
      <w:pPr>
        <w:pStyle w:val="Legenda"/>
        <w:keepNext/>
        <w:spacing w:after="0"/>
        <w:jc w:val="center"/>
      </w:pPr>
      <w:bookmarkStart w:id="15" w:name="_Ref401235930"/>
      <w:bookmarkStart w:id="16" w:name="_Toc401247583"/>
      <w:r>
        <w:t xml:space="preserve">Tabela </w:t>
      </w:r>
      <w:fldSimple w:instr=" SEQ Tabela \* ARABIC ">
        <w:r w:rsidR="00E71148">
          <w:rPr>
            <w:noProof/>
          </w:rPr>
          <w:t>1</w:t>
        </w:r>
      </w:fldSimple>
      <w:bookmarkEnd w:id="15"/>
      <w:r>
        <w:t xml:space="preserve"> - Propriedades do documento a serem preenchidas.</w:t>
      </w:r>
      <w:bookmarkEnd w:id="16"/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4677"/>
        <w:gridCol w:w="1696"/>
      </w:tblGrid>
      <w:tr w:rsidR="00B07F93" w:rsidRPr="00FC5C8C" w14:paraId="094A6F21" w14:textId="77777777" w:rsidTr="001C20A2">
        <w:tc>
          <w:tcPr>
            <w:tcW w:w="1555" w:type="dxa"/>
            <w:shd w:val="clear" w:color="auto" w:fill="E7E6E6" w:themeFill="background2"/>
          </w:tcPr>
          <w:p w14:paraId="54656EEF" w14:textId="77777777" w:rsidR="00B07F93" w:rsidRPr="00FC5C8C" w:rsidRDefault="00B07F93" w:rsidP="00881D0F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Propriedade</w:t>
            </w:r>
          </w:p>
        </w:tc>
        <w:tc>
          <w:tcPr>
            <w:tcW w:w="1134" w:type="dxa"/>
            <w:shd w:val="clear" w:color="auto" w:fill="E7E6E6" w:themeFill="background2"/>
          </w:tcPr>
          <w:p w14:paraId="525DB26C" w14:textId="77777777" w:rsidR="00B07F93" w:rsidRPr="00FC5C8C" w:rsidRDefault="00B07F93" w:rsidP="00881D0F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Tipo</w:t>
            </w:r>
          </w:p>
        </w:tc>
        <w:tc>
          <w:tcPr>
            <w:tcW w:w="4677" w:type="dxa"/>
            <w:shd w:val="clear" w:color="auto" w:fill="E7E6E6" w:themeFill="background2"/>
          </w:tcPr>
          <w:p w14:paraId="6F92ACC7" w14:textId="77777777" w:rsidR="00B07F93" w:rsidRPr="00FC5C8C" w:rsidRDefault="00B07F93" w:rsidP="00881D0F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Valores válidos</w:t>
            </w:r>
          </w:p>
        </w:tc>
        <w:tc>
          <w:tcPr>
            <w:tcW w:w="1696" w:type="dxa"/>
            <w:shd w:val="clear" w:color="auto" w:fill="E7E6E6" w:themeFill="background2"/>
          </w:tcPr>
          <w:p w14:paraId="68FB3C6F" w14:textId="77777777" w:rsidR="00B07F93" w:rsidRPr="00FC5C8C" w:rsidRDefault="00B07F93" w:rsidP="00881D0F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Exemplo</w:t>
            </w:r>
          </w:p>
        </w:tc>
      </w:tr>
      <w:tr w:rsidR="00B07F93" w:rsidRPr="00FC5C8C" w14:paraId="4A63833C" w14:textId="77777777" w:rsidTr="001C20A2">
        <w:tc>
          <w:tcPr>
            <w:tcW w:w="1555" w:type="dxa"/>
          </w:tcPr>
          <w:p w14:paraId="079601AF" w14:textId="77777777" w:rsidR="00B07F93" w:rsidRPr="00FC5C8C" w:rsidRDefault="00B07F93" w:rsidP="00881D0F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Título</w:t>
            </w:r>
          </w:p>
        </w:tc>
        <w:tc>
          <w:tcPr>
            <w:tcW w:w="1134" w:type="dxa"/>
          </w:tcPr>
          <w:p w14:paraId="20CB4EFF" w14:textId="77777777" w:rsidR="00B07F93" w:rsidRPr="00FC5C8C" w:rsidRDefault="00B07F93" w:rsidP="00881D0F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Normal</w:t>
            </w:r>
          </w:p>
        </w:tc>
        <w:tc>
          <w:tcPr>
            <w:tcW w:w="4677" w:type="dxa"/>
          </w:tcPr>
          <w:p w14:paraId="32A25DDC" w14:textId="77777777" w:rsidR="00B07F93" w:rsidRPr="00FC5C8C" w:rsidRDefault="00B07F93" w:rsidP="00881D0F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Título do trabalho</w:t>
            </w:r>
          </w:p>
        </w:tc>
        <w:tc>
          <w:tcPr>
            <w:tcW w:w="1696" w:type="dxa"/>
          </w:tcPr>
          <w:p w14:paraId="19F796DE" w14:textId="77777777" w:rsidR="00B07F93" w:rsidRPr="00FC5C8C" w:rsidRDefault="00B07F93" w:rsidP="00881D0F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Bancos de Dados em Nuvem</w:t>
            </w:r>
          </w:p>
        </w:tc>
      </w:tr>
      <w:tr w:rsidR="00791821" w:rsidRPr="00FC5C8C" w14:paraId="2DD78D42" w14:textId="77777777" w:rsidTr="001C20A2">
        <w:tc>
          <w:tcPr>
            <w:tcW w:w="1555" w:type="dxa"/>
          </w:tcPr>
          <w:p w14:paraId="66AE84AA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Título em Inglês</w:t>
            </w:r>
          </w:p>
        </w:tc>
        <w:tc>
          <w:tcPr>
            <w:tcW w:w="1134" w:type="dxa"/>
          </w:tcPr>
          <w:p w14:paraId="50244EDD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Avançada</w:t>
            </w:r>
          </w:p>
        </w:tc>
        <w:tc>
          <w:tcPr>
            <w:tcW w:w="4677" w:type="dxa"/>
          </w:tcPr>
          <w:p w14:paraId="1BF25DB6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Título em Inglês</w:t>
            </w:r>
          </w:p>
        </w:tc>
        <w:tc>
          <w:tcPr>
            <w:tcW w:w="1696" w:type="dxa"/>
          </w:tcPr>
          <w:p w14:paraId="3C01D866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 xml:space="preserve">Cloud </w:t>
            </w:r>
            <w:proofErr w:type="spellStart"/>
            <w:r w:rsidRPr="00FC5C8C">
              <w:rPr>
                <w:sz w:val="20"/>
                <w:szCs w:val="20"/>
              </w:rPr>
              <w:t>Databases</w:t>
            </w:r>
            <w:proofErr w:type="spellEnd"/>
          </w:p>
        </w:tc>
      </w:tr>
      <w:tr w:rsidR="00791821" w:rsidRPr="00FC5C8C" w14:paraId="17A8F60A" w14:textId="77777777" w:rsidTr="001C20A2">
        <w:tc>
          <w:tcPr>
            <w:tcW w:w="1555" w:type="dxa"/>
          </w:tcPr>
          <w:p w14:paraId="4152EC67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Autor</w:t>
            </w:r>
          </w:p>
        </w:tc>
        <w:tc>
          <w:tcPr>
            <w:tcW w:w="1134" w:type="dxa"/>
          </w:tcPr>
          <w:p w14:paraId="2543F393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Normal</w:t>
            </w:r>
          </w:p>
        </w:tc>
        <w:tc>
          <w:tcPr>
            <w:tcW w:w="4677" w:type="dxa"/>
          </w:tcPr>
          <w:p w14:paraId="3AE4252C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Nome completo do autor</w:t>
            </w:r>
          </w:p>
        </w:tc>
        <w:tc>
          <w:tcPr>
            <w:tcW w:w="1696" w:type="dxa"/>
          </w:tcPr>
          <w:p w14:paraId="5D72C97F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José Carlos da Silva</w:t>
            </w:r>
          </w:p>
        </w:tc>
      </w:tr>
      <w:tr w:rsidR="00791821" w:rsidRPr="00FC5C8C" w14:paraId="1E8FEAA6" w14:textId="77777777" w:rsidTr="001C20A2">
        <w:tc>
          <w:tcPr>
            <w:tcW w:w="1555" w:type="dxa"/>
          </w:tcPr>
          <w:p w14:paraId="47F39C7F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lastRenderedPageBreak/>
              <w:t>Ano de defesa</w:t>
            </w:r>
          </w:p>
        </w:tc>
        <w:tc>
          <w:tcPr>
            <w:tcW w:w="1134" w:type="dxa"/>
          </w:tcPr>
          <w:p w14:paraId="67C79D2F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Avançada</w:t>
            </w:r>
          </w:p>
        </w:tc>
        <w:tc>
          <w:tcPr>
            <w:tcW w:w="4677" w:type="dxa"/>
          </w:tcPr>
          <w:p w14:paraId="6FE6073D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Ano de defesa</w:t>
            </w:r>
          </w:p>
        </w:tc>
        <w:tc>
          <w:tcPr>
            <w:tcW w:w="1696" w:type="dxa"/>
          </w:tcPr>
          <w:p w14:paraId="66B08FF7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2014</w:t>
            </w:r>
          </w:p>
        </w:tc>
      </w:tr>
      <w:tr w:rsidR="00791821" w:rsidRPr="00FC5C8C" w14:paraId="05EA379D" w14:textId="77777777" w:rsidTr="001C20A2">
        <w:tc>
          <w:tcPr>
            <w:tcW w:w="1555" w:type="dxa"/>
          </w:tcPr>
          <w:p w14:paraId="122995B5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Citação do autor</w:t>
            </w:r>
          </w:p>
        </w:tc>
        <w:tc>
          <w:tcPr>
            <w:tcW w:w="1134" w:type="dxa"/>
          </w:tcPr>
          <w:p w14:paraId="60610B75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Avançada</w:t>
            </w:r>
          </w:p>
        </w:tc>
        <w:tc>
          <w:tcPr>
            <w:tcW w:w="4677" w:type="dxa"/>
          </w:tcPr>
          <w:p w14:paraId="06016505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Citação</w:t>
            </w:r>
          </w:p>
        </w:tc>
        <w:tc>
          <w:tcPr>
            <w:tcW w:w="1696" w:type="dxa"/>
          </w:tcPr>
          <w:p w14:paraId="7E8D184D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SILVA, J. C.</w:t>
            </w:r>
          </w:p>
        </w:tc>
      </w:tr>
      <w:tr w:rsidR="00791821" w:rsidRPr="00FC5C8C" w14:paraId="745BF976" w14:textId="77777777" w:rsidTr="001C20A2">
        <w:tc>
          <w:tcPr>
            <w:tcW w:w="1555" w:type="dxa"/>
          </w:tcPr>
          <w:p w14:paraId="05643C68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Nome do orientador</w:t>
            </w:r>
          </w:p>
        </w:tc>
        <w:tc>
          <w:tcPr>
            <w:tcW w:w="1134" w:type="dxa"/>
          </w:tcPr>
          <w:p w14:paraId="716E285C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Avançada</w:t>
            </w:r>
          </w:p>
        </w:tc>
        <w:tc>
          <w:tcPr>
            <w:tcW w:w="4677" w:type="dxa"/>
          </w:tcPr>
          <w:p w14:paraId="2A0F55AC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Nome completo do orientador</w:t>
            </w:r>
          </w:p>
        </w:tc>
        <w:tc>
          <w:tcPr>
            <w:tcW w:w="1696" w:type="dxa"/>
          </w:tcPr>
          <w:p w14:paraId="295671E4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Prof. Dr. Cláudio Manuel da Costa</w:t>
            </w:r>
          </w:p>
        </w:tc>
      </w:tr>
      <w:tr w:rsidR="00791821" w:rsidRPr="00FC5C8C" w14:paraId="4B11C9CF" w14:textId="77777777" w:rsidTr="001C20A2">
        <w:tc>
          <w:tcPr>
            <w:tcW w:w="1555" w:type="dxa"/>
          </w:tcPr>
          <w:p w14:paraId="077E2892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Tipo do trabalho</w:t>
            </w:r>
          </w:p>
        </w:tc>
        <w:tc>
          <w:tcPr>
            <w:tcW w:w="1134" w:type="dxa"/>
          </w:tcPr>
          <w:p w14:paraId="0DE71088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Avançada</w:t>
            </w:r>
          </w:p>
        </w:tc>
        <w:tc>
          <w:tcPr>
            <w:tcW w:w="4677" w:type="dxa"/>
          </w:tcPr>
          <w:p w14:paraId="7471DA50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Trabalho de Conclusão de Curso | Trabalho de Conclusão de Curso – Versão Preliminar | Qualificação de Mestrado | Dissertação de Mestrado | Monografia</w:t>
            </w:r>
          </w:p>
        </w:tc>
        <w:tc>
          <w:tcPr>
            <w:tcW w:w="1696" w:type="dxa"/>
          </w:tcPr>
          <w:p w14:paraId="4ED13602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Trabalho de Conclusão de Curso</w:t>
            </w:r>
          </w:p>
        </w:tc>
      </w:tr>
      <w:tr w:rsidR="00791821" w:rsidRPr="00FC5C8C" w14:paraId="20ADB6B2" w14:textId="77777777" w:rsidTr="001C20A2">
        <w:tc>
          <w:tcPr>
            <w:tcW w:w="1555" w:type="dxa"/>
          </w:tcPr>
          <w:p w14:paraId="0477F74C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Tipo do trabalho em Inglês</w:t>
            </w:r>
          </w:p>
        </w:tc>
        <w:tc>
          <w:tcPr>
            <w:tcW w:w="1134" w:type="dxa"/>
          </w:tcPr>
          <w:p w14:paraId="0956E412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Avançada</w:t>
            </w:r>
          </w:p>
        </w:tc>
        <w:tc>
          <w:tcPr>
            <w:tcW w:w="4677" w:type="dxa"/>
          </w:tcPr>
          <w:p w14:paraId="657848A0" w14:textId="77777777" w:rsidR="00791821" w:rsidRPr="00FC5C8C" w:rsidRDefault="00791821" w:rsidP="004D7782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 xml:space="preserve">Final Project | Final Project – Draft </w:t>
            </w:r>
            <w:proofErr w:type="spellStart"/>
            <w:r w:rsidRPr="00FC5C8C">
              <w:rPr>
                <w:sz w:val="20"/>
                <w:szCs w:val="20"/>
              </w:rPr>
              <w:t>Version</w:t>
            </w:r>
            <w:proofErr w:type="spellEnd"/>
            <w:r w:rsidRPr="00FC5C8C">
              <w:rPr>
                <w:sz w:val="20"/>
                <w:szCs w:val="20"/>
              </w:rPr>
              <w:t xml:space="preserve"> | </w:t>
            </w:r>
            <w:proofErr w:type="spellStart"/>
            <w:r w:rsidRPr="00FC5C8C">
              <w:rPr>
                <w:sz w:val="20"/>
                <w:szCs w:val="20"/>
              </w:rPr>
              <w:t>Qualification</w:t>
            </w:r>
            <w:proofErr w:type="spellEnd"/>
            <w:r w:rsidRPr="00FC5C8C">
              <w:rPr>
                <w:sz w:val="20"/>
                <w:szCs w:val="20"/>
              </w:rPr>
              <w:t xml:space="preserve"> | </w:t>
            </w:r>
            <w:proofErr w:type="spellStart"/>
            <w:r w:rsidR="004D7782" w:rsidRPr="00FC5C8C">
              <w:rPr>
                <w:sz w:val="20"/>
                <w:szCs w:val="20"/>
              </w:rPr>
              <w:t>Master’s</w:t>
            </w:r>
            <w:proofErr w:type="spellEnd"/>
            <w:r w:rsidR="004D7782" w:rsidRPr="00FC5C8C">
              <w:rPr>
                <w:sz w:val="20"/>
                <w:szCs w:val="20"/>
              </w:rPr>
              <w:t xml:space="preserve"> </w:t>
            </w:r>
            <w:proofErr w:type="spellStart"/>
            <w:r w:rsidRPr="00FC5C8C">
              <w:rPr>
                <w:sz w:val="20"/>
                <w:szCs w:val="20"/>
              </w:rPr>
              <w:t>Thesis</w:t>
            </w:r>
            <w:proofErr w:type="spellEnd"/>
            <w:r w:rsidRPr="00FC5C8C">
              <w:rPr>
                <w:sz w:val="20"/>
                <w:szCs w:val="20"/>
              </w:rPr>
              <w:t xml:space="preserve"> | </w:t>
            </w:r>
            <w:proofErr w:type="spellStart"/>
            <w:r w:rsidRPr="00FC5C8C">
              <w:rPr>
                <w:sz w:val="20"/>
                <w:szCs w:val="20"/>
              </w:rPr>
              <w:t>Monograph</w:t>
            </w:r>
            <w:proofErr w:type="spellEnd"/>
          </w:p>
        </w:tc>
        <w:tc>
          <w:tcPr>
            <w:tcW w:w="1696" w:type="dxa"/>
          </w:tcPr>
          <w:p w14:paraId="528703E8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Final Project</w:t>
            </w:r>
          </w:p>
        </w:tc>
      </w:tr>
      <w:tr w:rsidR="00791821" w:rsidRPr="00FC5C8C" w14:paraId="19A4E3BE" w14:textId="77777777" w:rsidTr="001C20A2">
        <w:tc>
          <w:tcPr>
            <w:tcW w:w="1555" w:type="dxa"/>
          </w:tcPr>
          <w:p w14:paraId="43469538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Grau ou título obtido</w:t>
            </w:r>
          </w:p>
        </w:tc>
        <w:tc>
          <w:tcPr>
            <w:tcW w:w="1134" w:type="dxa"/>
          </w:tcPr>
          <w:p w14:paraId="05D754EC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Avançada</w:t>
            </w:r>
          </w:p>
        </w:tc>
        <w:tc>
          <w:tcPr>
            <w:tcW w:w="4677" w:type="dxa"/>
          </w:tcPr>
          <w:p w14:paraId="30E19177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Bacharel em Ciência da Computação | Mestre em Ciência da Computação | Especialista em Engenharia de Software e Banco de Dados | etc.</w:t>
            </w:r>
          </w:p>
        </w:tc>
        <w:tc>
          <w:tcPr>
            <w:tcW w:w="1696" w:type="dxa"/>
          </w:tcPr>
          <w:p w14:paraId="589650C1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Bacharel em Ciência da Computação</w:t>
            </w:r>
          </w:p>
        </w:tc>
      </w:tr>
      <w:tr w:rsidR="00791821" w:rsidRPr="00FC5C8C" w14:paraId="116D4EAF" w14:textId="77777777" w:rsidTr="001C20A2">
        <w:tc>
          <w:tcPr>
            <w:tcW w:w="1555" w:type="dxa"/>
          </w:tcPr>
          <w:p w14:paraId="65C1AB84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Curso ou programa</w:t>
            </w:r>
          </w:p>
        </w:tc>
        <w:tc>
          <w:tcPr>
            <w:tcW w:w="1134" w:type="dxa"/>
          </w:tcPr>
          <w:p w14:paraId="51DDC955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Avançada</w:t>
            </w:r>
          </w:p>
        </w:tc>
        <w:tc>
          <w:tcPr>
            <w:tcW w:w="4677" w:type="dxa"/>
          </w:tcPr>
          <w:p w14:paraId="4481AEAD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Curso (para TCC e Monografia) | Programa (para Mestrado)</w:t>
            </w:r>
          </w:p>
        </w:tc>
        <w:tc>
          <w:tcPr>
            <w:tcW w:w="1696" w:type="dxa"/>
          </w:tcPr>
          <w:p w14:paraId="3E16F2CC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Curso</w:t>
            </w:r>
          </w:p>
        </w:tc>
      </w:tr>
      <w:tr w:rsidR="00791821" w:rsidRPr="00FC5C8C" w14:paraId="7A1DA10B" w14:textId="77777777" w:rsidTr="001C20A2">
        <w:tc>
          <w:tcPr>
            <w:tcW w:w="1555" w:type="dxa"/>
          </w:tcPr>
          <w:p w14:paraId="2970497F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Nome do curso ou programa</w:t>
            </w:r>
          </w:p>
        </w:tc>
        <w:tc>
          <w:tcPr>
            <w:tcW w:w="1134" w:type="dxa"/>
          </w:tcPr>
          <w:p w14:paraId="53C05046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Avançada</w:t>
            </w:r>
          </w:p>
        </w:tc>
        <w:tc>
          <w:tcPr>
            <w:tcW w:w="4677" w:type="dxa"/>
          </w:tcPr>
          <w:p w14:paraId="13D45DAE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Bacharelado em Ciência da Computação | Pós-graduação em Ciência da Computação | Especialização em Engenharia de Software e Banco de Dados | etc.</w:t>
            </w:r>
          </w:p>
        </w:tc>
        <w:tc>
          <w:tcPr>
            <w:tcW w:w="1696" w:type="dxa"/>
          </w:tcPr>
          <w:p w14:paraId="551AA44A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Bacharelado em Ciência da Computação</w:t>
            </w:r>
          </w:p>
        </w:tc>
      </w:tr>
      <w:tr w:rsidR="00791821" w:rsidRPr="00FC5C8C" w14:paraId="2DEA3AA7" w14:textId="77777777" w:rsidTr="001C20A2">
        <w:tc>
          <w:tcPr>
            <w:tcW w:w="1555" w:type="dxa"/>
          </w:tcPr>
          <w:p w14:paraId="5DB80DFE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Nome do curso ou programa em Inglês</w:t>
            </w:r>
          </w:p>
        </w:tc>
        <w:tc>
          <w:tcPr>
            <w:tcW w:w="1134" w:type="dxa"/>
          </w:tcPr>
          <w:p w14:paraId="78FDB1CC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r w:rsidRPr="00FC5C8C">
              <w:rPr>
                <w:sz w:val="20"/>
                <w:szCs w:val="20"/>
              </w:rPr>
              <w:t>Avançada</w:t>
            </w:r>
          </w:p>
        </w:tc>
        <w:tc>
          <w:tcPr>
            <w:tcW w:w="4677" w:type="dxa"/>
          </w:tcPr>
          <w:p w14:paraId="379AC7DC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proofErr w:type="spellStart"/>
            <w:r w:rsidRPr="00FC5C8C">
              <w:rPr>
                <w:sz w:val="20"/>
                <w:szCs w:val="20"/>
              </w:rPr>
              <w:t>Bachelor</w:t>
            </w:r>
            <w:proofErr w:type="spellEnd"/>
            <w:r w:rsidRPr="00FC5C8C">
              <w:rPr>
                <w:sz w:val="20"/>
                <w:szCs w:val="20"/>
              </w:rPr>
              <w:t xml:space="preserve"> </w:t>
            </w:r>
            <w:proofErr w:type="spellStart"/>
            <w:r w:rsidRPr="00FC5C8C">
              <w:rPr>
                <w:sz w:val="20"/>
                <w:szCs w:val="20"/>
              </w:rPr>
              <w:t>of</w:t>
            </w:r>
            <w:proofErr w:type="spellEnd"/>
            <w:r w:rsidRPr="00FC5C8C">
              <w:rPr>
                <w:sz w:val="20"/>
                <w:szCs w:val="20"/>
              </w:rPr>
              <w:t xml:space="preserve"> Science in Computer Science | Master in Science in Computer Science | </w:t>
            </w:r>
            <w:proofErr w:type="spellStart"/>
            <w:r w:rsidRPr="00FC5C8C">
              <w:rPr>
                <w:sz w:val="20"/>
                <w:szCs w:val="20"/>
              </w:rPr>
              <w:t>Specialist</w:t>
            </w:r>
            <w:proofErr w:type="spellEnd"/>
            <w:r w:rsidRPr="00FC5C8C">
              <w:rPr>
                <w:sz w:val="20"/>
                <w:szCs w:val="20"/>
              </w:rPr>
              <w:t xml:space="preserve"> in Software </w:t>
            </w:r>
            <w:proofErr w:type="spellStart"/>
            <w:r w:rsidRPr="00FC5C8C">
              <w:rPr>
                <w:sz w:val="20"/>
                <w:szCs w:val="20"/>
              </w:rPr>
              <w:t>Engineering</w:t>
            </w:r>
            <w:proofErr w:type="spellEnd"/>
            <w:r w:rsidRPr="00FC5C8C">
              <w:rPr>
                <w:sz w:val="20"/>
                <w:szCs w:val="20"/>
              </w:rPr>
              <w:t xml:space="preserve"> </w:t>
            </w:r>
            <w:proofErr w:type="spellStart"/>
            <w:r w:rsidRPr="00FC5C8C">
              <w:rPr>
                <w:sz w:val="20"/>
                <w:szCs w:val="20"/>
              </w:rPr>
              <w:t>and</w:t>
            </w:r>
            <w:proofErr w:type="spellEnd"/>
            <w:r w:rsidRPr="00FC5C8C">
              <w:rPr>
                <w:sz w:val="20"/>
                <w:szCs w:val="20"/>
              </w:rPr>
              <w:t xml:space="preserve"> </w:t>
            </w:r>
            <w:proofErr w:type="spellStart"/>
            <w:r w:rsidRPr="00FC5C8C">
              <w:rPr>
                <w:sz w:val="20"/>
                <w:szCs w:val="20"/>
              </w:rPr>
              <w:t>Databases</w:t>
            </w:r>
            <w:proofErr w:type="spellEnd"/>
            <w:r w:rsidRPr="00FC5C8C">
              <w:rPr>
                <w:sz w:val="20"/>
                <w:szCs w:val="20"/>
              </w:rPr>
              <w:t xml:space="preserve"> | etc.</w:t>
            </w:r>
          </w:p>
        </w:tc>
        <w:tc>
          <w:tcPr>
            <w:tcW w:w="1696" w:type="dxa"/>
          </w:tcPr>
          <w:p w14:paraId="47F21A5D" w14:textId="77777777" w:rsidR="00791821" w:rsidRPr="00FC5C8C" w:rsidRDefault="00791821" w:rsidP="00791821">
            <w:pPr>
              <w:ind w:firstLine="0"/>
              <w:rPr>
                <w:sz w:val="20"/>
                <w:szCs w:val="20"/>
              </w:rPr>
            </w:pPr>
            <w:proofErr w:type="spellStart"/>
            <w:r w:rsidRPr="00FC5C8C">
              <w:rPr>
                <w:sz w:val="20"/>
                <w:szCs w:val="20"/>
              </w:rPr>
              <w:t>Bachelor</w:t>
            </w:r>
            <w:proofErr w:type="spellEnd"/>
            <w:r w:rsidRPr="00FC5C8C">
              <w:rPr>
                <w:sz w:val="20"/>
                <w:szCs w:val="20"/>
              </w:rPr>
              <w:t xml:space="preserve"> </w:t>
            </w:r>
            <w:proofErr w:type="spellStart"/>
            <w:r w:rsidRPr="00FC5C8C">
              <w:rPr>
                <w:sz w:val="20"/>
                <w:szCs w:val="20"/>
              </w:rPr>
              <w:t>of</w:t>
            </w:r>
            <w:proofErr w:type="spellEnd"/>
            <w:r w:rsidRPr="00FC5C8C">
              <w:rPr>
                <w:sz w:val="20"/>
                <w:szCs w:val="20"/>
              </w:rPr>
              <w:t xml:space="preserve"> Science in Computer Science</w:t>
            </w:r>
          </w:p>
        </w:tc>
      </w:tr>
    </w:tbl>
    <w:p w14:paraId="653197CB" w14:textId="77777777" w:rsidR="00FC5C8C" w:rsidRDefault="00FC5C8C" w:rsidP="00FC5C8C"/>
    <w:p w14:paraId="6109F556" w14:textId="77777777" w:rsidR="001A737D" w:rsidRDefault="001A737D" w:rsidP="001A737D"/>
    <w:p w14:paraId="205721AF" w14:textId="62208E4C" w:rsidR="00B4013A" w:rsidRDefault="00B4013A">
      <w:r>
        <w:br w:type="page"/>
      </w:r>
    </w:p>
    <w:p w14:paraId="15FFE50F" w14:textId="77777777" w:rsidR="001A737D" w:rsidRPr="001A737D" w:rsidRDefault="001A737D" w:rsidP="001A737D"/>
    <w:p w14:paraId="538F1CEB" w14:textId="14EA9BE4" w:rsidR="005312DF" w:rsidRPr="00866E44" w:rsidRDefault="005312DF" w:rsidP="0001464D">
      <w:pPr>
        <w:pStyle w:val="Ttulo1"/>
      </w:pPr>
      <w:bookmarkStart w:id="17" w:name="_Toc279167130"/>
      <w:bookmarkStart w:id="18" w:name="_Toc280109775"/>
      <w:bookmarkStart w:id="19" w:name="_Toc224545365"/>
      <w:r w:rsidRPr="00866E44">
        <w:lastRenderedPageBreak/>
        <w:t>C</w:t>
      </w:r>
      <w:bookmarkEnd w:id="17"/>
      <w:bookmarkEnd w:id="18"/>
      <w:r w:rsidR="00A46869">
        <w:t>onteúdo e formatação</w:t>
      </w:r>
      <w:bookmarkEnd w:id="19"/>
    </w:p>
    <w:p w14:paraId="34555317" w14:textId="77777777" w:rsidR="005312DF" w:rsidRPr="0055094F" w:rsidRDefault="00742C1B" w:rsidP="00E67D03">
      <w:r>
        <w:t xml:space="preserve">Todo </w:t>
      </w:r>
      <w:r w:rsidR="005312DF" w:rsidRPr="0055094F">
        <w:t>cap</w:t>
      </w:r>
      <w:r>
        <w:t>í</w:t>
      </w:r>
      <w:r w:rsidR="005312DF" w:rsidRPr="0055094F">
        <w:t>tulo d</w:t>
      </w:r>
      <w:r>
        <w:t>eve ser iniciado em uma página nova</w:t>
      </w:r>
      <w:r w:rsidR="005312DF" w:rsidRPr="0055094F">
        <w:t>.</w:t>
      </w:r>
      <w:r w:rsidR="00E67D03">
        <w:t xml:space="preserve"> Como o documento deve ser preparado para impressão frente e verso, todo capítulo deve iniciar n</w:t>
      </w:r>
      <w:r>
        <w:t>o anverso (</w:t>
      </w:r>
      <w:r w:rsidR="00E67D03">
        <w:t>frente</w:t>
      </w:r>
      <w:r>
        <w:t>)</w:t>
      </w:r>
      <w:r w:rsidR="00E67D03">
        <w:t>, em uma página ímpar</w:t>
      </w:r>
      <w:r>
        <w:t>, o que pode exigir a inclusão de uma página em branco em algumas situações</w:t>
      </w:r>
      <w:r w:rsidR="00E67D03">
        <w:t>.</w:t>
      </w:r>
      <w:r>
        <w:t xml:space="preserve"> O modelo está configurado com margens espelhadas (frente e verso), sendo: </w:t>
      </w:r>
      <w:r w:rsidRPr="0055094F">
        <w:t xml:space="preserve">margem </w:t>
      </w:r>
      <w:r>
        <w:t>esquerda</w:t>
      </w:r>
      <w:r w:rsidRPr="0055094F">
        <w:t xml:space="preserve"> </w:t>
      </w:r>
      <w:smartTag w:uri="urn:schemas-microsoft-com:office:smarttags" w:element="metricconverter">
        <w:smartTagPr>
          <w:attr w:name="ProductID" w:val="3 cm"/>
        </w:smartTagPr>
        <w:r w:rsidRPr="0055094F">
          <w:t>3 cm</w:t>
        </w:r>
        <w:r>
          <w:t xml:space="preserve"> e</w:t>
        </w:r>
      </w:smartTag>
      <w:r w:rsidRPr="0055094F">
        <w:t xml:space="preserve"> margem </w:t>
      </w:r>
      <w:r>
        <w:t>direita</w:t>
      </w:r>
      <w:r w:rsidRPr="0055094F">
        <w:t xml:space="preserve"> 2</w:t>
      </w:r>
      <w:r>
        <w:t xml:space="preserve"> </w:t>
      </w:r>
      <w:r w:rsidRPr="0055094F">
        <w:t>cm</w:t>
      </w:r>
      <w:r>
        <w:t xml:space="preserve"> (considerando o anverso),</w:t>
      </w:r>
      <w:r w:rsidRPr="0055094F">
        <w:t xml:space="preserve"> margem superior </w:t>
      </w:r>
      <w:smartTag w:uri="urn:schemas-microsoft-com:office:smarttags" w:element="metricconverter">
        <w:smartTagPr>
          <w:attr w:name="ProductID" w:val="3 cm"/>
        </w:smartTagPr>
        <w:r w:rsidRPr="0055094F">
          <w:t>3 cm</w:t>
        </w:r>
      </w:smartTag>
      <w:r w:rsidRPr="0055094F">
        <w:t xml:space="preserve"> e inferior com 2</w:t>
      </w:r>
      <w:r>
        <w:t xml:space="preserve"> </w:t>
      </w:r>
      <w:r w:rsidRPr="0055094F">
        <w:t>c</w:t>
      </w:r>
      <w:r>
        <w:t>m</w:t>
      </w:r>
      <w:r w:rsidRPr="0055094F">
        <w:t>.</w:t>
      </w:r>
      <w:r>
        <w:t xml:space="preserve"> A impressão e geração de PDF deve</w:t>
      </w:r>
      <w:r w:rsidR="00A46869">
        <w:t>m</w:t>
      </w:r>
      <w:r>
        <w:t xml:space="preserve"> ser em frente e verso.</w:t>
      </w:r>
    </w:p>
    <w:p w14:paraId="3F6EDEB9" w14:textId="0CEEC45A" w:rsidR="0001464D" w:rsidRDefault="00742C1B" w:rsidP="00161D20">
      <w:r>
        <w:t>Usar sempre os estilos fornecidos no modelo, que utilizam fonte T</w:t>
      </w:r>
      <w:r w:rsidR="005312DF" w:rsidRPr="0055094F">
        <w:t xml:space="preserve">imes </w:t>
      </w:r>
      <w:r>
        <w:t>N</w:t>
      </w:r>
      <w:r w:rsidR="005312DF" w:rsidRPr="0055094F">
        <w:t xml:space="preserve">ew </w:t>
      </w:r>
      <w:r>
        <w:t>R</w:t>
      </w:r>
      <w:r w:rsidR="005312DF" w:rsidRPr="0055094F">
        <w:t>oman com tamanho 12, espaçamento entre as linhas 1,5</w:t>
      </w:r>
      <w:r w:rsidR="001273EB" w:rsidRPr="0055094F">
        <w:t xml:space="preserve"> cm</w:t>
      </w:r>
      <w:r w:rsidR="00B4013A">
        <w:t xml:space="preserve">. Fontes como </w:t>
      </w:r>
      <w:r w:rsidR="00B4013A">
        <w:t>T</w:t>
      </w:r>
      <w:r w:rsidR="00B4013A" w:rsidRPr="0055094F">
        <w:t xml:space="preserve">imes </w:t>
      </w:r>
      <w:r w:rsidR="00B4013A">
        <w:t>N</w:t>
      </w:r>
      <w:r w:rsidR="00B4013A" w:rsidRPr="0055094F">
        <w:t xml:space="preserve">ew </w:t>
      </w:r>
      <w:r w:rsidR="00B4013A">
        <w:t>R</w:t>
      </w:r>
      <w:r w:rsidR="00B4013A" w:rsidRPr="0055094F">
        <w:t xml:space="preserve">oman </w:t>
      </w:r>
      <w:r w:rsidR="00B4013A">
        <w:t>são chamadas de font</w:t>
      </w:r>
      <w:r w:rsidR="0001464D">
        <w:t xml:space="preserve">e com serifa. A Arial é uma fonte sem serifa e é utilizada como modelo no site da Biblioteca da </w:t>
      </w:r>
      <w:proofErr w:type="spellStart"/>
      <w:r w:rsidR="0001464D">
        <w:t>Uel</w:t>
      </w:r>
      <w:proofErr w:type="spellEnd"/>
      <w:r w:rsidR="0001464D">
        <w:t>, sendo que ambas as fontes são permitidas pela ABNT.</w:t>
      </w:r>
    </w:p>
    <w:p w14:paraId="48616C87" w14:textId="4B0CA6FC" w:rsidR="007148C5" w:rsidRPr="00892824" w:rsidRDefault="0055094F" w:rsidP="00161D20">
      <w:r w:rsidRPr="0055094F">
        <w:t>Tod</w:t>
      </w:r>
      <w:r w:rsidR="00161D20">
        <w:t xml:space="preserve">a palavra </w:t>
      </w:r>
      <w:r w:rsidRPr="0055094F">
        <w:t xml:space="preserve">em língua que não o </w:t>
      </w:r>
      <w:r w:rsidR="00161D20">
        <w:t>P</w:t>
      </w:r>
      <w:r w:rsidRPr="0055094F">
        <w:t>ortuguês deve estar em itálico.</w:t>
      </w:r>
      <w:r w:rsidR="00161D20">
        <w:t xml:space="preserve"> </w:t>
      </w:r>
      <w:r w:rsidR="001273EB" w:rsidRPr="00892824">
        <w:t>Para a</w:t>
      </w:r>
      <w:r w:rsidR="00892824" w:rsidRPr="00892824">
        <w:t>s</w:t>
      </w:r>
      <w:r w:rsidR="001273EB" w:rsidRPr="00892824">
        <w:t xml:space="preserve"> </w:t>
      </w:r>
      <w:r w:rsidR="00892824" w:rsidRPr="00892824">
        <w:t xml:space="preserve">divisões principais </w:t>
      </w:r>
      <w:r w:rsidR="00E07852">
        <w:t xml:space="preserve">(capítulos, anexos, referências, etc.) </w:t>
      </w:r>
      <w:r w:rsidR="00892824" w:rsidRPr="00892824">
        <w:t xml:space="preserve">utilizar maiúsculo e </w:t>
      </w:r>
      <w:r w:rsidR="007E090C">
        <w:t>estilo Título1</w:t>
      </w:r>
      <w:r w:rsidR="00892824" w:rsidRPr="00892824">
        <w:t>, divis</w:t>
      </w:r>
      <w:r w:rsidR="00161D20">
        <w:t>ões</w:t>
      </w:r>
      <w:r w:rsidR="00892824" w:rsidRPr="00892824">
        <w:t xml:space="preserve"> secundária</w:t>
      </w:r>
      <w:r w:rsidR="00161D20">
        <w:t>s (seções)</w:t>
      </w:r>
      <w:r w:rsidR="00892824" w:rsidRPr="00892824">
        <w:t xml:space="preserve"> com as primeiras letras em maiúsculo</w:t>
      </w:r>
      <w:r w:rsidR="00E07852">
        <w:t xml:space="preserve"> e </w:t>
      </w:r>
      <w:r w:rsidR="007E090C">
        <w:t xml:space="preserve">estilo </w:t>
      </w:r>
      <w:r w:rsidR="007E090C" w:rsidRPr="007E090C">
        <w:t>Título</w:t>
      </w:r>
      <w:r w:rsidR="007E090C">
        <w:t>2</w:t>
      </w:r>
      <w:r w:rsidR="00892824" w:rsidRPr="00892824">
        <w:t xml:space="preserve">, </w:t>
      </w:r>
      <w:r w:rsidR="00161D20">
        <w:t>divisões</w:t>
      </w:r>
      <w:r w:rsidR="00892824" w:rsidRPr="00892824">
        <w:t xml:space="preserve"> terciária</w:t>
      </w:r>
      <w:r w:rsidR="00161D20">
        <w:t>s (subseções)</w:t>
      </w:r>
      <w:r w:rsidR="00892824" w:rsidRPr="00892824">
        <w:t xml:space="preserve"> fonte normal com as primeiras letras em maiúsculo</w:t>
      </w:r>
      <w:r w:rsidR="00E07852">
        <w:t xml:space="preserve"> e </w:t>
      </w:r>
      <w:r w:rsidR="007E090C">
        <w:t>estilo Título3</w:t>
      </w:r>
      <w:r w:rsidR="00892824" w:rsidRPr="00892824">
        <w:t xml:space="preserve">, </w:t>
      </w:r>
      <w:r w:rsidR="00161D20">
        <w:t>divisões</w:t>
      </w:r>
      <w:r w:rsidR="00892824" w:rsidRPr="00892824">
        <w:t xml:space="preserve"> </w:t>
      </w:r>
      <w:r w:rsidR="006F0B41" w:rsidRPr="00892824">
        <w:t>quaternária</w:t>
      </w:r>
      <w:r w:rsidR="00161D20">
        <w:t>s (</w:t>
      </w:r>
      <w:proofErr w:type="spellStart"/>
      <w:r w:rsidR="00161D20">
        <w:t>subsubseções</w:t>
      </w:r>
      <w:proofErr w:type="spellEnd"/>
      <w:r w:rsidR="00161D20">
        <w:t>)</w:t>
      </w:r>
      <w:r w:rsidR="00892824" w:rsidRPr="00892824">
        <w:t xml:space="preserve"> utilizar fonte </w:t>
      </w:r>
      <w:r w:rsidR="007B6C04" w:rsidRPr="00892824">
        <w:t>normal</w:t>
      </w:r>
      <w:r w:rsidR="00892824" w:rsidRPr="00892824">
        <w:t xml:space="preserve"> somente a primeira letra da primeira palavra em maiúsculo</w:t>
      </w:r>
      <w:r w:rsidR="007E090C">
        <w:t xml:space="preserve"> e estilo Título4</w:t>
      </w:r>
      <w:r w:rsidR="00892824" w:rsidRPr="00892824">
        <w:t>, conforme ex</w:t>
      </w:r>
      <w:r w:rsidR="00E07852">
        <w:t>emplificado a seguir</w:t>
      </w:r>
      <w:r w:rsidR="00892824" w:rsidRPr="00892824">
        <w:t>.</w:t>
      </w:r>
      <w:r w:rsidR="0029013B">
        <w:t xml:space="preserve"> É necessário solicitar a atualização do sumário, usando recurso específico para isso, para que o Word faça as alterações necessárias automaticamente.</w:t>
      </w:r>
    </w:p>
    <w:p w14:paraId="5C8D4258" w14:textId="77777777" w:rsidR="005312DF" w:rsidRPr="00734D3E" w:rsidRDefault="00A46869" w:rsidP="007E090C">
      <w:pPr>
        <w:pStyle w:val="Ttulo2"/>
      </w:pPr>
      <w:bookmarkStart w:id="20" w:name="_Toc224545366"/>
      <w:r>
        <w:t>Sobre Figuras, Tabelas e Elementos Semelhantes</w:t>
      </w:r>
      <w:bookmarkEnd w:id="20"/>
    </w:p>
    <w:p w14:paraId="7F2AF171" w14:textId="77777777" w:rsidR="00B4013A" w:rsidRDefault="00161D20" w:rsidP="00161D20">
      <w:r w:rsidRPr="0055094F">
        <w:t>As legendas das figuras devem estar logo abaixo da figura</w:t>
      </w:r>
      <w:r>
        <w:t xml:space="preserve"> e as legendas de tabelas, algoritmos, etc. devem estar acima das mesmas.</w:t>
      </w:r>
      <w:r w:rsidRPr="0055094F">
        <w:t xml:space="preserve"> </w:t>
      </w:r>
      <w:r>
        <w:t>A</w:t>
      </w:r>
      <w:r w:rsidRPr="0055094F">
        <w:t xml:space="preserve"> numeração das figuras</w:t>
      </w:r>
      <w:r>
        <w:t>/tabelas/algoritmos/etc.</w:t>
      </w:r>
      <w:r w:rsidRPr="0055094F">
        <w:t xml:space="preserve"> </w:t>
      </w:r>
      <w:proofErr w:type="spellStart"/>
      <w:r>
        <w:t>é</w:t>
      </w:r>
      <w:proofErr w:type="spellEnd"/>
      <w:r>
        <w:t xml:space="preserve"> sequencial, independentemente do capítulo</w:t>
      </w:r>
      <w:r w:rsidRPr="0055094F">
        <w:t>.</w:t>
      </w:r>
      <w:r>
        <w:t xml:space="preserve"> As legendas devem ser inseridas usando recurso específico do Word para tal fim, pois assim poderão ser referenciadas no texto e nas listas de figuras e de tabelas. </w:t>
      </w:r>
    </w:p>
    <w:p w14:paraId="7A56B3AC" w14:textId="30083339" w:rsidR="00B4013A" w:rsidRPr="00B4013A" w:rsidRDefault="00B4013A" w:rsidP="00B4013A">
      <w:r w:rsidRPr="00B4013A">
        <w:t>Recomenda-se clicar na guia “Referências”, “Inserir Legenda”, posicionando o número e nome da figura logo abaixo da figura inserida no documento. A partir dos estilos aplicados</w:t>
      </w:r>
      <w:r w:rsidR="006B121F">
        <w:t xml:space="preserve"> à Figura, esta pode ser referenciada posteriormente inclusive com link para localização no texto, por meio da funcionalidade de Referência Cruzada, também acessível pelo menu “Referências”, como na </w:t>
      </w:r>
      <w:r w:rsidR="006B121F">
        <w:fldChar w:fldCharType="begin"/>
      </w:r>
      <w:r w:rsidR="006B121F">
        <w:instrText xml:space="preserve"> REF _Ref224565376 \h </w:instrText>
      </w:r>
      <w:r w:rsidR="006B121F">
        <w:fldChar w:fldCharType="separate"/>
      </w:r>
      <w:r w:rsidR="006B121F">
        <w:t xml:space="preserve">Figura </w:t>
      </w:r>
      <w:r w:rsidR="006B121F">
        <w:rPr>
          <w:noProof/>
        </w:rPr>
        <w:t>2</w:t>
      </w:r>
      <w:r w:rsidR="006B121F">
        <w:fldChar w:fldCharType="end"/>
      </w:r>
      <w:r w:rsidR="006B121F">
        <w:t>.</w:t>
      </w:r>
    </w:p>
    <w:p w14:paraId="53A76F9E" w14:textId="065B72A6" w:rsidR="00B4013A" w:rsidRDefault="006B121F" w:rsidP="006B121F">
      <w:pPr>
        <w:jc w:val="center"/>
      </w:pPr>
      <w:r w:rsidRPr="001A737D">
        <w:lastRenderedPageBreak/>
        <w:drawing>
          <wp:inline distT="0" distB="0" distL="0" distR="0" wp14:anchorId="7D4A0951" wp14:editId="225F39BB">
            <wp:extent cx="4400549" cy="3152775"/>
            <wp:effectExtent l="0" t="0" r="635" b="0"/>
            <wp:docPr id="2088339248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339248" name=""/>
                    <pic:cNvPicPr/>
                  </pic:nvPicPr>
                  <pic:blipFill rotWithShape="1">
                    <a:blip r:embed="rId18"/>
                    <a:srcRect l="1050" t="2874" r="1891" b="20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164" cy="31532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046413" w14:textId="5673CB44" w:rsidR="006B121F" w:rsidRPr="00B4013A" w:rsidRDefault="006B121F" w:rsidP="006B121F">
      <w:pPr>
        <w:pStyle w:val="Legenda"/>
        <w:jc w:val="center"/>
      </w:pPr>
      <w:bookmarkStart w:id="21" w:name="_Ref224565376"/>
      <w:r>
        <w:t xml:space="preserve">Figura </w:t>
      </w:r>
      <w:fldSimple w:instr=" SEQ Figura \* ARABIC ">
        <w:r>
          <w:rPr>
            <w:noProof/>
          </w:rPr>
          <w:t>2</w:t>
        </w:r>
      </w:fldSimple>
      <w:bookmarkEnd w:id="21"/>
      <w:r>
        <w:t xml:space="preserve"> - Exemplo de seleção para Referência Cruzada. Fonte: autoria própria.</w:t>
      </w:r>
    </w:p>
    <w:p w14:paraId="0A3E6FC2" w14:textId="550143E3" w:rsidR="006B121F" w:rsidRDefault="006B121F" w:rsidP="00B4013A">
      <w:r w:rsidRPr="00B4013A">
        <w:t>À</w:t>
      </w:r>
      <w:r w:rsidR="00B4013A" w:rsidRPr="00B4013A">
        <w:t xml:space="preserve"> medida que o trabalho é elaborado, é necessário atualizar as listagens, como o sumário e a lista de figuras, e isso também pode ser feito com as automações já configuradas. Para </w:t>
      </w:r>
      <w:r>
        <w:t>que seja possível a listagem automática</w:t>
      </w:r>
      <w:r w:rsidR="00B4013A" w:rsidRPr="00B4013A">
        <w:t xml:space="preserve">, deve-se selecionar </w:t>
      </w:r>
      <w:r>
        <w:t xml:space="preserve">sempre </w:t>
      </w:r>
      <w:r w:rsidR="00B4013A" w:rsidRPr="00B4013A">
        <w:t>o estilo</w:t>
      </w:r>
      <w:r>
        <w:t xml:space="preserve"> aos elementos de interesse</w:t>
      </w:r>
      <w:r w:rsidR="00B4013A" w:rsidRPr="00B4013A">
        <w:t xml:space="preserve">, </w:t>
      </w:r>
      <w:r>
        <w:t>que é aplicável à</w:t>
      </w:r>
      <w:r w:rsidR="00B4013A" w:rsidRPr="00B4013A">
        <w:t xml:space="preserve"> Título, Subtítulo</w:t>
      </w:r>
      <w:r>
        <w:t>s</w:t>
      </w:r>
      <w:r w:rsidR="00B4013A" w:rsidRPr="00B4013A">
        <w:t xml:space="preserve">, </w:t>
      </w:r>
      <w:r>
        <w:t>Figuras, Tabelas e</w:t>
      </w:r>
      <w:r w:rsidR="00B4013A" w:rsidRPr="00B4013A">
        <w:t xml:space="preserve"> outro</w:t>
      </w:r>
      <w:r>
        <w:t>s. P</w:t>
      </w:r>
      <w:r w:rsidR="00B4013A" w:rsidRPr="00B4013A">
        <w:t>osteriormente</w:t>
      </w:r>
      <w:r>
        <w:t>, é necessário</w:t>
      </w:r>
      <w:r w:rsidR="00B4013A" w:rsidRPr="00B4013A">
        <w:t xml:space="preserve"> clicar com o botão direito sobre a região de interesse para “Atualizar campo”, como mostrado na</w:t>
      </w:r>
      <w:r>
        <w:t xml:space="preserve"> </w:t>
      </w:r>
      <w:r>
        <w:fldChar w:fldCharType="begin"/>
      </w:r>
      <w:r>
        <w:instrText xml:space="preserve"> REF _Ref224565527 \h </w:instrText>
      </w:r>
      <w:r>
        <w:fldChar w:fldCharType="separate"/>
      </w:r>
      <w:r w:rsidRPr="00B4013A">
        <w:rPr>
          <w:bCs/>
        </w:rPr>
        <w:t xml:space="preserve">Figura </w:t>
      </w:r>
      <w:r>
        <w:rPr>
          <w:bCs/>
          <w:noProof/>
        </w:rPr>
        <w:t>3</w:t>
      </w:r>
      <w:r>
        <w:fldChar w:fldCharType="end"/>
      </w:r>
      <w:r w:rsidR="00B4013A" w:rsidRPr="00B4013A">
        <w:t>.</w:t>
      </w:r>
    </w:p>
    <w:p w14:paraId="02C1258F" w14:textId="04237E7F" w:rsidR="006B121F" w:rsidRDefault="006B121F" w:rsidP="006B121F">
      <w:pPr>
        <w:jc w:val="center"/>
      </w:pPr>
      <w:r>
        <w:rPr>
          <w:noProof/>
        </w:rPr>
        <w:drawing>
          <wp:inline distT="0" distB="0" distL="0" distR="0" wp14:anchorId="5AF5BCF5" wp14:editId="205EE78F">
            <wp:extent cx="3914775" cy="2270673"/>
            <wp:effectExtent l="0" t="0" r="0" b="0"/>
            <wp:docPr id="1298481716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481716" name="Imagem 1298481716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7036" cy="227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2" w:name="_Ref224553973"/>
    </w:p>
    <w:p w14:paraId="3E745185" w14:textId="33669DD1" w:rsidR="00B4013A" w:rsidRPr="00B4013A" w:rsidRDefault="00B4013A" w:rsidP="006B121F">
      <w:pPr>
        <w:jc w:val="center"/>
      </w:pPr>
      <w:bookmarkStart w:id="23" w:name="_Ref224565527"/>
      <w:r w:rsidRPr="00B4013A">
        <w:rPr>
          <w:bCs/>
        </w:rPr>
        <w:t xml:space="preserve">Figura </w:t>
      </w:r>
      <w:r w:rsidRPr="00B4013A">
        <w:rPr>
          <w:bCs/>
        </w:rPr>
        <w:fldChar w:fldCharType="begin"/>
      </w:r>
      <w:r w:rsidRPr="00B4013A">
        <w:rPr>
          <w:bCs/>
        </w:rPr>
        <w:instrText xml:space="preserve"> SEQ Figura \* ARABIC </w:instrText>
      </w:r>
      <w:r w:rsidRPr="00B4013A">
        <w:rPr>
          <w:bCs/>
        </w:rPr>
        <w:fldChar w:fldCharType="separate"/>
      </w:r>
      <w:r w:rsidR="006B121F">
        <w:rPr>
          <w:bCs/>
          <w:noProof/>
        </w:rPr>
        <w:t>3</w:t>
      </w:r>
      <w:r w:rsidRPr="00B4013A">
        <w:fldChar w:fldCharType="end"/>
      </w:r>
      <w:bookmarkEnd w:id="22"/>
      <w:bookmarkEnd w:id="23"/>
      <w:r w:rsidRPr="00B4013A">
        <w:rPr>
          <w:bCs/>
        </w:rPr>
        <w:t xml:space="preserve"> – Menu para atualização dos índices. Fonte: autoria própria.</w:t>
      </w:r>
    </w:p>
    <w:p w14:paraId="19E97E9D" w14:textId="77777777" w:rsidR="006B121F" w:rsidRDefault="006B121F" w:rsidP="00161D20"/>
    <w:p w14:paraId="323718DD" w14:textId="162DDD05" w:rsidR="00161D20" w:rsidRPr="0055094F" w:rsidRDefault="00161D20" w:rsidP="00161D20">
      <w:r>
        <w:t xml:space="preserve">Assim, os campos podem ser atualizados e os </w:t>
      </w:r>
      <w:r w:rsidR="00FE537C">
        <w:t>hyper</w:t>
      </w:r>
      <w:r>
        <w:t>links são devidamente ajustados no documento PDF final.</w:t>
      </w:r>
      <w:r w:rsidR="00FE537C">
        <w:t xml:space="preserve"> </w:t>
      </w:r>
    </w:p>
    <w:p w14:paraId="06C1A989" w14:textId="391BEEE8" w:rsidR="00CD2673" w:rsidRDefault="00161D20" w:rsidP="00161D20">
      <w:r>
        <w:lastRenderedPageBreak/>
        <w:t xml:space="preserve">Todas as figuras devem ser referenciadas e explicadas no texto. Por exemplo, a </w:t>
      </w:r>
      <w:r w:rsidR="006B121F">
        <w:fldChar w:fldCharType="begin"/>
      </w:r>
      <w:r w:rsidR="006B121F">
        <w:instrText xml:space="preserve"> REF _Ref401236959 \h </w:instrText>
      </w:r>
      <w:r w:rsidR="006B121F">
        <w:fldChar w:fldCharType="separate"/>
      </w:r>
      <w:r w:rsidR="006B121F" w:rsidRPr="00D774A3">
        <w:t xml:space="preserve">Figura </w:t>
      </w:r>
      <w:r w:rsidR="006B121F">
        <w:rPr>
          <w:noProof/>
        </w:rPr>
        <w:t>4</w:t>
      </w:r>
      <w:r w:rsidR="006B121F">
        <w:fldChar w:fldCharType="end"/>
      </w:r>
      <w:r w:rsidR="006B121F">
        <w:t xml:space="preserve"> </w:t>
      </w:r>
      <w:r w:rsidR="007B56A1">
        <w:t xml:space="preserve">ilustra a logo comemorativa dos vinte anos do curso de </w:t>
      </w:r>
      <w:r>
        <w:t>Bacharelado em C</w:t>
      </w:r>
      <w:r w:rsidR="007B56A1">
        <w:t xml:space="preserve">iência da </w:t>
      </w:r>
      <w:r>
        <w:t>C</w:t>
      </w:r>
      <w:r w:rsidR="007B56A1">
        <w:t>omputa</w:t>
      </w:r>
      <w:r>
        <w:t>ção,</w:t>
      </w:r>
      <w:r w:rsidR="007B56A1">
        <w:t xml:space="preserve"> ofertado pelo Departamento de Computação</w:t>
      </w:r>
      <w:r>
        <w:t xml:space="preserve"> da UEL.</w:t>
      </w:r>
    </w:p>
    <w:p w14:paraId="6D6ABED4" w14:textId="77777777" w:rsidR="00E55E7B" w:rsidRPr="00161D20" w:rsidRDefault="00E55E7B" w:rsidP="00161D20">
      <w:pPr>
        <w:rPr>
          <w:u w:val="double"/>
        </w:rPr>
      </w:pPr>
    </w:p>
    <w:p w14:paraId="4E9198AD" w14:textId="77777777" w:rsidR="008A271F" w:rsidRDefault="00494F6F" w:rsidP="008A271F">
      <w:pPr>
        <w:pStyle w:val="Pargrafo"/>
        <w:keepNext/>
        <w:widowControl/>
        <w:ind w:firstLine="0"/>
        <w:jc w:val="center"/>
      </w:pPr>
      <w:r>
        <w:drawing>
          <wp:inline distT="0" distB="0" distL="0" distR="0" wp14:anchorId="1F98A664" wp14:editId="49ECDCF6">
            <wp:extent cx="1247775" cy="1856740"/>
            <wp:effectExtent l="0" t="0" r="9525" b="0"/>
            <wp:docPr id="2" name="Imagem 2" descr="20-anos-computac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-anos-computacao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170" cy="1869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B0F9F" w14:textId="48732059" w:rsidR="007B56A1" w:rsidRPr="00D774A3" w:rsidRDefault="007E090C" w:rsidP="00D774A3">
      <w:pPr>
        <w:pStyle w:val="Legenda"/>
      </w:pPr>
      <w:bookmarkStart w:id="24" w:name="_Ref401236959"/>
      <w:bookmarkStart w:id="25" w:name="_Toc401247573"/>
      <w:r w:rsidRPr="00D774A3">
        <w:t xml:space="preserve">Figura </w:t>
      </w:r>
      <w:fldSimple w:instr=" SEQ Figura \* ARABIC ">
        <w:r w:rsidR="006B121F">
          <w:rPr>
            <w:noProof/>
          </w:rPr>
          <w:t>4</w:t>
        </w:r>
      </w:fldSimple>
      <w:bookmarkEnd w:id="24"/>
      <w:r w:rsidRPr="00D774A3">
        <w:t xml:space="preserve"> - Logo comemorativa dos 20 anos do Bacharelado em Ciência da Computação da UEL.</w:t>
      </w:r>
      <w:bookmarkEnd w:id="25"/>
      <w:r w:rsidR="00E55E7B" w:rsidRPr="00E55E7B">
        <w:t xml:space="preserve"> </w:t>
      </w:r>
      <w:r w:rsidR="00E55E7B">
        <w:t xml:space="preserve"> Fonte: autoria própria.</w:t>
      </w:r>
    </w:p>
    <w:p w14:paraId="4E9C82DD" w14:textId="1EE5AEE6" w:rsidR="004E1CC9" w:rsidRDefault="000359BF" w:rsidP="006B121F">
      <w:pPr>
        <w:rPr>
          <w:sz w:val="22"/>
          <w:szCs w:val="22"/>
          <w:lang w:val="es-ES_tradnl"/>
        </w:rPr>
      </w:pPr>
      <w:r>
        <w:rPr>
          <w:sz w:val="22"/>
          <w:szCs w:val="22"/>
          <w:lang w:val="es-ES_tradnl"/>
        </w:rPr>
        <w:t xml:space="preserve">A </w:t>
      </w:r>
      <w:r>
        <w:rPr>
          <w:sz w:val="22"/>
          <w:szCs w:val="22"/>
          <w:lang w:val="es-ES_tradnl"/>
        </w:rPr>
        <w:fldChar w:fldCharType="begin"/>
      </w:r>
      <w:r>
        <w:rPr>
          <w:sz w:val="22"/>
          <w:szCs w:val="22"/>
          <w:lang w:val="es-ES_tradnl"/>
        </w:rPr>
        <w:instrText xml:space="preserve"> REF _Ref401237143 \h </w:instrText>
      </w:r>
      <w:r>
        <w:rPr>
          <w:sz w:val="22"/>
          <w:szCs w:val="22"/>
          <w:lang w:val="es-ES_tradnl"/>
        </w:rPr>
      </w:r>
      <w:r>
        <w:rPr>
          <w:sz w:val="22"/>
          <w:szCs w:val="22"/>
          <w:lang w:val="es-ES_tradnl"/>
        </w:rPr>
        <w:fldChar w:fldCharType="separate"/>
      </w:r>
      <w:r w:rsidR="00E71148" w:rsidRPr="00225586">
        <w:t xml:space="preserve">Tabela </w:t>
      </w:r>
      <w:r w:rsidR="00E71148">
        <w:rPr>
          <w:noProof/>
        </w:rPr>
        <w:t>2</w:t>
      </w:r>
      <w:r>
        <w:rPr>
          <w:sz w:val="22"/>
          <w:szCs w:val="22"/>
          <w:lang w:val="es-ES_tradnl"/>
        </w:rPr>
        <w:fldChar w:fldCharType="end"/>
      </w:r>
      <w:r>
        <w:rPr>
          <w:sz w:val="22"/>
          <w:szCs w:val="22"/>
          <w:lang w:val="es-ES_tradnl"/>
        </w:rPr>
        <w:t xml:space="preserve"> </w:t>
      </w:r>
      <w:proofErr w:type="spellStart"/>
      <w:r>
        <w:rPr>
          <w:sz w:val="22"/>
          <w:szCs w:val="22"/>
          <w:lang w:val="es-ES_tradnl"/>
        </w:rPr>
        <w:t>e</w:t>
      </w:r>
      <w:proofErr w:type="spellEnd"/>
      <w:r>
        <w:rPr>
          <w:sz w:val="22"/>
          <w:szCs w:val="22"/>
          <w:lang w:val="es-ES_tradnl"/>
        </w:rPr>
        <w:t xml:space="preserve"> a </w:t>
      </w:r>
      <w:r>
        <w:rPr>
          <w:sz w:val="22"/>
          <w:szCs w:val="22"/>
          <w:lang w:val="es-ES_tradnl"/>
        </w:rPr>
        <w:fldChar w:fldCharType="begin"/>
      </w:r>
      <w:r>
        <w:rPr>
          <w:sz w:val="22"/>
          <w:szCs w:val="22"/>
          <w:lang w:val="es-ES_tradnl"/>
        </w:rPr>
        <w:instrText xml:space="preserve"> REF _Ref401237126 \h </w:instrText>
      </w:r>
      <w:r>
        <w:rPr>
          <w:sz w:val="22"/>
          <w:szCs w:val="22"/>
          <w:lang w:val="es-ES_tradnl"/>
        </w:rPr>
      </w:r>
      <w:r>
        <w:rPr>
          <w:sz w:val="22"/>
          <w:szCs w:val="22"/>
          <w:lang w:val="es-ES_tradnl"/>
        </w:rPr>
        <w:fldChar w:fldCharType="separate"/>
      </w:r>
      <w:r w:rsidR="00E71148" w:rsidRPr="00225586">
        <w:t xml:space="preserve">Tabela </w:t>
      </w:r>
      <w:r w:rsidR="00E71148">
        <w:rPr>
          <w:noProof/>
        </w:rPr>
        <w:t>3</w:t>
      </w:r>
      <w:r>
        <w:rPr>
          <w:sz w:val="22"/>
          <w:szCs w:val="22"/>
          <w:lang w:val="es-ES_tradnl"/>
        </w:rPr>
        <w:fldChar w:fldCharType="end"/>
      </w:r>
      <w:r>
        <w:rPr>
          <w:sz w:val="22"/>
          <w:szCs w:val="22"/>
          <w:lang w:val="es-ES_tradnl"/>
        </w:rPr>
        <w:t xml:space="preserve"> </w:t>
      </w:r>
      <w:proofErr w:type="spellStart"/>
      <w:r>
        <w:rPr>
          <w:sz w:val="22"/>
          <w:szCs w:val="22"/>
          <w:lang w:val="es-ES_tradnl"/>
        </w:rPr>
        <w:t>s</w:t>
      </w:r>
      <w:r w:rsidR="00C913A9">
        <w:rPr>
          <w:sz w:val="22"/>
          <w:szCs w:val="22"/>
          <w:lang w:val="es-ES_tradnl"/>
        </w:rPr>
        <w:t>ão</w:t>
      </w:r>
      <w:proofErr w:type="spellEnd"/>
      <w:r w:rsidR="00C913A9">
        <w:rPr>
          <w:sz w:val="22"/>
          <w:szCs w:val="22"/>
          <w:lang w:val="es-ES_tradnl"/>
        </w:rPr>
        <w:t xml:space="preserve"> </w:t>
      </w:r>
      <w:proofErr w:type="spellStart"/>
      <w:r w:rsidR="00C913A9">
        <w:rPr>
          <w:sz w:val="22"/>
          <w:szCs w:val="22"/>
          <w:lang w:val="es-ES_tradnl"/>
        </w:rPr>
        <w:t>exemplos</w:t>
      </w:r>
      <w:proofErr w:type="spellEnd"/>
      <w:r w:rsidR="00C913A9">
        <w:rPr>
          <w:sz w:val="22"/>
          <w:szCs w:val="22"/>
          <w:lang w:val="es-ES_tradnl"/>
        </w:rPr>
        <w:t xml:space="preserve"> de </w:t>
      </w:r>
      <w:proofErr w:type="spellStart"/>
      <w:r w:rsidR="00C913A9">
        <w:rPr>
          <w:sz w:val="22"/>
          <w:szCs w:val="22"/>
          <w:lang w:val="es-ES_tradnl"/>
        </w:rPr>
        <w:t>tabelas</w:t>
      </w:r>
      <w:proofErr w:type="spellEnd"/>
      <w:r w:rsidR="00C913A9">
        <w:rPr>
          <w:sz w:val="22"/>
          <w:szCs w:val="22"/>
          <w:lang w:val="es-ES_tradnl"/>
        </w:rPr>
        <w:t>.</w:t>
      </w:r>
    </w:p>
    <w:p w14:paraId="65552DC7" w14:textId="77777777" w:rsidR="00225586" w:rsidRDefault="00225586" w:rsidP="00E55E7B">
      <w:pPr>
        <w:pStyle w:val="LegendaTabela"/>
        <w:spacing w:after="0"/>
        <w:jc w:val="center"/>
      </w:pPr>
      <w:bookmarkStart w:id="26" w:name="_Ref401237143"/>
      <w:bookmarkStart w:id="27" w:name="_Toc401247584"/>
      <w:r w:rsidRPr="00225586">
        <w:t xml:space="preserve">Tabela </w:t>
      </w:r>
      <w:fldSimple w:instr=" SEQ Tabela \* ARABIC ">
        <w:r w:rsidR="00E71148">
          <w:rPr>
            <w:noProof/>
          </w:rPr>
          <w:t>2</w:t>
        </w:r>
      </w:fldSimple>
      <w:bookmarkEnd w:id="26"/>
      <w:r w:rsidRPr="00225586">
        <w:t xml:space="preserve"> - Conjuntos de dados utilizados nos experimentos.</w:t>
      </w:r>
      <w:bookmarkEnd w:id="27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E1CC9" w14:paraId="759C4F6B" w14:textId="77777777" w:rsidTr="004E1CC9">
        <w:tc>
          <w:tcPr>
            <w:tcW w:w="3020" w:type="dxa"/>
          </w:tcPr>
          <w:p w14:paraId="0FCA0ECD" w14:textId="77777777" w:rsidR="004E1CC9" w:rsidRPr="000327DD" w:rsidRDefault="004E1CC9" w:rsidP="004E1CC9">
            <w:pPr>
              <w:ind w:firstLine="0"/>
              <w:rPr>
                <w:b/>
                <w:lang w:val="es-ES_tradnl"/>
              </w:rPr>
            </w:pPr>
            <w:r w:rsidRPr="000327DD">
              <w:rPr>
                <w:b/>
                <w:lang w:val="es-ES_tradnl"/>
              </w:rPr>
              <w:t>Nome do conjunto de dados</w:t>
            </w:r>
          </w:p>
        </w:tc>
        <w:tc>
          <w:tcPr>
            <w:tcW w:w="3021" w:type="dxa"/>
          </w:tcPr>
          <w:p w14:paraId="55A68A57" w14:textId="77777777" w:rsidR="004E1CC9" w:rsidRPr="000327DD" w:rsidRDefault="004E1CC9" w:rsidP="008A271F">
            <w:pPr>
              <w:ind w:firstLine="0"/>
              <w:rPr>
                <w:b/>
                <w:lang w:val="es-ES_tradnl"/>
              </w:rPr>
            </w:pPr>
            <w:r w:rsidRPr="000327DD">
              <w:rPr>
                <w:b/>
                <w:lang w:val="es-ES_tradnl"/>
              </w:rPr>
              <w:t>Número de elementos</w:t>
            </w:r>
          </w:p>
        </w:tc>
        <w:tc>
          <w:tcPr>
            <w:tcW w:w="3021" w:type="dxa"/>
          </w:tcPr>
          <w:p w14:paraId="71160A76" w14:textId="77777777" w:rsidR="004E1CC9" w:rsidRPr="000327DD" w:rsidRDefault="004E1CC9" w:rsidP="004E1CC9">
            <w:pPr>
              <w:ind w:firstLine="0"/>
              <w:rPr>
                <w:b/>
                <w:lang w:val="es-ES_tradnl"/>
              </w:rPr>
            </w:pPr>
            <w:r w:rsidRPr="000327DD">
              <w:rPr>
                <w:b/>
                <w:lang w:val="es-ES_tradnl"/>
              </w:rPr>
              <w:t>Tamanho</w:t>
            </w:r>
          </w:p>
        </w:tc>
      </w:tr>
      <w:tr w:rsidR="004E1CC9" w14:paraId="4490F45E" w14:textId="77777777" w:rsidTr="004E1CC9">
        <w:tc>
          <w:tcPr>
            <w:tcW w:w="3020" w:type="dxa"/>
          </w:tcPr>
          <w:p w14:paraId="089FB422" w14:textId="77777777" w:rsidR="004E1CC9" w:rsidRPr="004E1CC9" w:rsidRDefault="004E1CC9" w:rsidP="008A271F">
            <w:pPr>
              <w:ind w:firstLine="0"/>
              <w:rPr>
                <w:lang w:val="es-ES_tradnl"/>
              </w:rPr>
            </w:pPr>
            <w:r w:rsidRPr="004E1CC9">
              <w:rPr>
                <w:lang w:val="es-ES_tradnl"/>
              </w:rPr>
              <w:t>Twitter</w:t>
            </w:r>
          </w:p>
        </w:tc>
        <w:tc>
          <w:tcPr>
            <w:tcW w:w="3021" w:type="dxa"/>
          </w:tcPr>
          <w:p w14:paraId="71CE445B" w14:textId="77777777" w:rsidR="004E1CC9" w:rsidRPr="004E1CC9" w:rsidRDefault="004E1CC9" w:rsidP="004E1CC9">
            <w:pPr>
              <w:ind w:firstLine="0"/>
              <w:rPr>
                <w:lang w:val="es-ES_tradnl"/>
              </w:rPr>
            </w:pPr>
            <w:r w:rsidRPr="004E1CC9">
              <w:rPr>
                <w:lang w:val="es-ES_tradnl"/>
              </w:rPr>
              <w:t xml:space="preserve">10 </w:t>
            </w:r>
            <w:proofErr w:type="spellStart"/>
            <w:r w:rsidRPr="004E1CC9">
              <w:rPr>
                <w:lang w:val="es-ES_tradnl"/>
              </w:rPr>
              <w:t>milhões</w:t>
            </w:r>
            <w:proofErr w:type="spellEnd"/>
          </w:p>
        </w:tc>
        <w:tc>
          <w:tcPr>
            <w:tcW w:w="3021" w:type="dxa"/>
          </w:tcPr>
          <w:p w14:paraId="11214641" w14:textId="77777777" w:rsidR="004E1CC9" w:rsidRPr="004E1CC9" w:rsidRDefault="004E1CC9" w:rsidP="004E1CC9">
            <w:pPr>
              <w:ind w:firstLine="0"/>
              <w:rPr>
                <w:lang w:val="es-ES_tradnl"/>
              </w:rPr>
            </w:pPr>
            <w:r w:rsidRPr="004E1CC9">
              <w:rPr>
                <w:lang w:val="es-ES_tradnl"/>
              </w:rPr>
              <w:t>10 GB</w:t>
            </w:r>
          </w:p>
        </w:tc>
      </w:tr>
      <w:tr w:rsidR="004E1CC9" w14:paraId="552B9E45" w14:textId="77777777" w:rsidTr="004E1CC9">
        <w:tc>
          <w:tcPr>
            <w:tcW w:w="3020" w:type="dxa"/>
          </w:tcPr>
          <w:p w14:paraId="07FBA24D" w14:textId="77777777" w:rsidR="004E1CC9" w:rsidRPr="004E1CC9" w:rsidRDefault="004E1CC9" w:rsidP="008A271F">
            <w:pPr>
              <w:ind w:firstLine="0"/>
              <w:rPr>
                <w:lang w:val="es-ES_tradnl"/>
              </w:rPr>
            </w:pPr>
            <w:proofErr w:type="spellStart"/>
            <w:r w:rsidRPr="004E1CC9">
              <w:rPr>
                <w:lang w:val="es-ES_tradnl"/>
              </w:rPr>
              <w:t>Cidades</w:t>
            </w:r>
            <w:proofErr w:type="spellEnd"/>
          </w:p>
        </w:tc>
        <w:tc>
          <w:tcPr>
            <w:tcW w:w="3021" w:type="dxa"/>
          </w:tcPr>
          <w:p w14:paraId="5B8E29E1" w14:textId="77777777" w:rsidR="004E1CC9" w:rsidRPr="004E1CC9" w:rsidRDefault="004E1CC9" w:rsidP="008A271F">
            <w:pPr>
              <w:ind w:firstLine="0"/>
              <w:rPr>
                <w:lang w:val="es-ES_tradnl"/>
              </w:rPr>
            </w:pPr>
            <w:r w:rsidRPr="004E1CC9">
              <w:rPr>
                <w:lang w:val="es-ES_tradnl"/>
              </w:rPr>
              <w:t>5.000</w:t>
            </w:r>
          </w:p>
        </w:tc>
        <w:tc>
          <w:tcPr>
            <w:tcW w:w="3021" w:type="dxa"/>
          </w:tcPr>
          <w:p w14:paraId="77E988A2" w14:textId="77777777" w:rsidR="004E1CC9" w:rsidRPr="004E1CC9" w:rsidRDefault="004E1CC9" w:rsidP="008A271F">
            <w:pPr>
              <w:ind w:firstLine="0"/>
              <w:rPr>
                <w:lang w:val="es-ES_tradnl"/>
              </w:rPr>
            </w:pPr>
            <w:r w:rsidRPr="004E1CC9">
              <w:rPr>
                <w:lang w:val="es-ES_tradnl"/>
              </w:rPr>
              <w:t>52 MB</w:t>
            </w:r>
          </w:p>
        </w:tc>
      </w:tr>
    </w:tbl>
    <w:p w14:paraId="05639ACE" w14:textId="77777777" w:rsidR="006045A2" w:rsidRDefault="006045A2" w:rsidP="008A271F">
      <w:pPr>
        <w:rPr>
          <w:sz w:val="22"/>
          <w:szCs w:val="22"/>
          <w:lang w:val="es-ES_tradnl"/>
        </w:rPr>
      </w:pPr>
    </w:p>
    <w:p w14:paraId="59368D3A" w14:textId="77777777" w:rsidR="00096AC3" w:rsidRDefault="00096AC3" w:rsidP="00096AC3">
      <w:pPr>
        <w:rPr>
          <w:sz w:val="22"/>
          <w:szCs w:val="22"/>
          <w:lang w:val="es-ES_tradnl"/>
        </w:rPr>
      </w:pPr>
    </w:p>
    <w:p w14:paraId="1CD4D359" w14:textId="77777777" w:rsidR="00096AC3" w:rsidRDefault="00096AC3" w:rsidP="00E55E7B">
      <w:pPr>
        <w:pStyle w:val="LegendaTabela"/>
        <w:spacing w:after="0"/>
        <w:jc w:val="center"/>
      </w:pPr>
      <w:bookmarkStart w:id="28" w:name="_Ref401237126"/>
      <w:bookmarkStart w:id="29" w:name="_Toc401247585"/>
      <w:r w:rsidRPr="00225586">
        <w:t xml:space="preserve">Tabela </w:t>
      </w:r>
      <w:fldSimple w:instr=" SEQ Tabela \* ARABIC ">
        <w:r w:rsidR="00E71148">
          <w:rPr>
            <w:noProof/>
          </w:rPr>
          <w:t>3</w:t>
        </w:r>
      </w:fldSimple>
      <w:bookmarkEnd w:id="28"/>
      <w:r w:rsidRPr="00225586">
        <w:t xml:space="preserve"> - Conjuntos </w:t>
      </w:r>
      <w:r>
        <w:t>2</w:t>
      </w:r>
      <w:r w:rsidRPr="00225586">
        <w:t>.</w:t>
      </w:r>
      <w:bookmarkEnd w:id="29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96AC3" w14:paraId="63E84CEF" w14:textId="77777777" w:rsidTr="00366AD9">
        <w:tc>
          <w:tcPr>
            <w:tcW w:w="3020" w:type="dxa"/>
          </w:tcPr>
          <w:p w14:paraId="2BBCB8AD" w14:textId="77777777" w:rsidR="00096AC3" w:rsidRPr="000327DD" w:rsidRDefault="00096AC3" w:rsidP="00366AD9">
            <w:pPr>
              <w:ind w:firstLine="0"/>
              <w:rPr>
                <w:b/>
                <w:lang w:val="es-ES_tradnl"/>
              </w:rPr>
            </w:pPr>
            <w:r w:rsidRPr="000327DD">
              <w:rPr>
                <w:b/>
                <w:lang w:val="es-ES_tradnl"/>
              </w:rPr>
              <w:t>Nome do conjunto de dados</w:t>
            </w:r>
          </w:p>
        </w:tc>
        <w:tc>
          <w:tcPr>
            <w:tcW w:w="3021" w:type="dxa"/>
          </w:tcPr>
          <w:p w14:paraId="0205994C" w14:textId="77777777" w:rsidR="00096AC3" w:rsidRPr="000327DD" w:rsidRDefault="00096AC3" w:rsidP="00366AD9">
            <w:pPr>
              <w:ind w:firstLine="0"/>
              <w:rPr>
                <w:b/>
                <w:lang w:val="es-ES_tradnl"/>
              </w:rPr>
            </w:pPr>
            <w:r w:rsidRPr="000327DD">
              <w:rPr>
                <w:b/>
                <w:lang w:val="es-ES_tradnl"/>
              </w:rPr>
              <w:t>Número de elementos</w:t>
            </w:r>
          </w:p>
        </w:tc>
        <w:tc>
          <w:tcPr>
            <w:tcW w:w="3021" w:type="dxa"/>
          </w:tcPr>
          <w:p w14:paraId="2BD6A0EC" w14:textId="77777777" w:rsidR="00096AC3" w:rsidRPr="000327DD" w:rsidRDefault="00096AC3" w:rsidP="00366AD9">
            <w:pPr>
              <w:ind w:firstLine="0"/>
              <w:rPr>
                <w:b/>
                <w:lang w:val="es-ES_tradnl"/>
              </w:rPr>
            </w:pPr>
            <w:r w:rsidRPr="000327DD">
              <w:rPr>
                <w:b/>
                <w:lang w:val="es-ES_tradnl"/>
              </w:rPr>
              <w:t>Tamanho</w:t>
            </w:r>
          </w:p>
        </w:tc>
      </w:tr>
      <w:tr w:rsidR="00096AC3" w14:paraId="776CAA8F" w14:textId="77777777" w:rsidTr="00366AD9">
        <w:tc>
          <w:tcPr>
            <w:tcW w:w="3020" w:type="dxa"/>
          </w:tcPr>
          <w:p w14:paraId="61DC5D71" w14:textId="77777777" w:rsidR="00096AC3" w:rsidRPr="004E1CC9" w:rsidRDefault="00096AC3" w:rsidP="00366AD9">
            <w:pPr>
              <w:ind w:firstLine="0"/>
              <w:rPr>
                <w:lang w:val="es-ES_tradnl"/>
              </w:rPr>
            </w:pPr>
            <w:r w:rsidRPr="004E1CC9">
              <w:rPr>
                <w:lang w:val="es-ES_tradnl"/>
              </w:rPr>
              <w:t>Twitter</w:t>
            </w:r>
          </w:p>
        </w:tc>
        <w:tc>
          <w:tcPr>
            <w:tcW w:w="3021" w:type="dxa"/>
          </w:tcPr>
          <w:p w14:paraId="5DF9921D" w14:textId="77777777" w:rsidR="00096AC3" w:rsidRPr="004E1CC9" w:rsidRDefault="00096AC3" w:rsidP="00366AD9">
            <w:pPr>
              <w:ind w:firstLine="0"/>
              <w:rPr>
                <w:lang w:val="es-ES_tradnl"/>
              </w:rPr>
            </w:pPr>
            <w:r w:rsidRPr="004E1CC9">
              <w:rPr>
                <w:lang w:val="es-ES_tradnl"/>
              </w:rPr>
              <w:t xml:space="preserve">10 </w:t>
            </w:r>
            <w:proofErr w:type="spellStart"/>
            <w:r w:rsidRPr="004E1CC9">
              <w:rPr>
                <w:lang w:val="es-ES_tradnl"/>
              </w:rPr>
              <w:t>milhões</w:t>
            </w:r>
            <w:proofErr w:type="spellEnd"/>
          </w:p>
        </w:tc>
        <w:tc>
          <w:tcPr>
            <w:tcW w:w="3021" w:type="dxa"/>
          </w:tcPr>
          <w:p w14:paraId="4A67491D" w14:textId="77777777" w:rsidR="00096AC3" w:rsidRPr="004E1CC9" w:rsidRDefault="00096AC3" w:rsidP="00366AD9">
            <w:pPr>
              <w:ind w:firstLine="0"/>
              <w:rPr>
                <w:lang w:val="es-ES_tradnl"/>
              </w:rPr>
            </w:pPr>
            <w:r w:rsidRPr="004E1CC9">
              <w:rPr>
                <w:lang w:val="es-ES_tradnl"/>
              </w:rPr>
              <w:t>10 GB</w:t>
            </w:r>
          </w:p>
        </w:tc>
      </w:tr>
      <w:tr w:rsidR="00096AC3" w14:paraId="7AB431DD" w14:textId="77777777" w:rsidTr="00366AD9">
        <w:tc>
          <w:tcPr>
            <w:tcW w:w="3020" w:type="dxa"/>
          </w:tcPr>
          <w:p w14:paraId="1ED825AA" w14:textId="77777777" w:rsidR="00096AC3" w:rsidRPr="004E1CC9" w:rsidRDefault="00096AC3" w:rsidP="00366AD9">
            <w:pPr>
              <w:ind w:firstLine="0"/>
              <w:rPr>
                <w:lang w:val="es-ES_tradnl"/>
              </w:rPr>
            </w:pPr>
            <w:proofErr w:type="spellStart"/>
            <w:r w:rsidRPr="004E1CC9">
              <w:rPr>
                <w:lang w:val="es-ES_tradnl"/>
              </w:rPr>
              <w:t>Cidades</w:t>
            </w:r>
            <w:proofErr w:type="spellEnd"/>
          </w:p>
        </w:tc>
        <w:tc>
          <w:tcPr>
            <w:tcW w:w="3021" w:type="dxa"/>
          </w:tcPr>
          <w:p w14:paraId="6529AC05" w14:textId="77777777" w:rsidR="00096AC3" w:rsidRPr="004E1CC9" w:rsidRDefault="00096AC3" w:rsidP="00366AD9">
            <w:pPr>
              <w:ind w:firstLine="0"/>
              <w:rPr>
                <w:lang w:val="es-ES_tradnl"/>
              </w:rPr>
            </w:pPr>
            <w:r w:rsidRPr="004E1CC9">
              <w:rPr>
                <w:lang w:val="es-ES_tradnl"/>
              </w:rPr>
              <w:t>5.000</w:t>
            </w:r>
          </w:p>
        </w:tc>
        <w:tc>
          <w:tcPr>
            <w:tcW w:w="3021" w:type="dxa"/>
          </w:tcPr>
          <w:p w14:paraId="0AB91DAD" w14:textId="77777777" w:rsidR="00096AC3" w:rsidRPr="004E1CC9" w:rsidRDefault="00096AC3" w:rsidP="00366AD9">
            <w:pPr>
              <w:ind w:firstLine="0"/>
              <w:rPr>
                <w:lang w:val="es-ES_tradnl"/>
              </w:rPr>
            </w:pPr>
            <w:r w:rsidRPr="004E1CC9">
              <w:rPr>
                <w:lang w:val="es-ES_tradnl"/>
              </w:rPr>
              <w:t>52 MB</w:t>
            </w:r>
          </w:p>
        </w:tc>
      </w:tr>
    </w:tbl>
    <w:p w14:paraId="6DE9D814" w14:textId="77777777" w:rsidR="00096AC3" w:rsidRDefault="00096AC3" w:rsidP="00096AC3">
      <w:pPr>
        <w:rPr>
          <w:sz w:val="22"/>
          <w:szCs w:val="22"/>
          <w:lang w:val="es-ES_tradnl"/>
        </w:rPr>
      </w:pPr>
    </w:p>
    <w:p w14:paraId="3F136D94" w14:textId="77777777" w:rsidR="00096AC3" w:rsidRDefault="00096AC3" w:rsidP="008A271F">
      <w:pPr>
        <w:rPr>
          <w:sz w:val="22"/>
          <w:szCs w:val="22"/>
          <w:lang w:val="es-ES_tradnl"/>
        </w:rPr>
      </w:pPr>
    </w:p>
    <w:p w14:paraId="675F9969" w14:textId="77777777" w:rsidR="007E277B" w:rsidRDefault="007E277B" w:rsidP="007E277B">
      <w:pPr>
        <w:pStyle w:val="Ttulo2"/>
        <w:rPr>
          <w:lang w:val="es-ES_tradnl"/>
        </w:rPr>
      </w:pPr>
      <w:bookmarkStart w:id="30" w:name="_Toc224545367"/>
      <w:r>
        <w:rPr>
          <w:lang w:val="es-ES_tradnl"/>
        </w:rPr>
        <w:lastRenderedPageBreak/>
        <w:t>Sobre as Referências</w:t>
      </w:r>
      <w:bookmarkEnd w:id="30"/>
    </w:p>
    <w:p w14:paraId="0F5B3E3C" w14:textId="77777777" w:rsidR="00F313CD" w:rsidRDefault="007E277B" w:rsidP="007E277B">
      <w:r w:rsidRPr="00F85477">
        <w:t>Para</w:t>
      </w:r>
      <w:r>
        <w:t xml:space="preserve"> apresentar </w:t>
      </w:r>
      <w:r w:rsidRPr="00F85477">
        <w:t>as refer</w:t>
      </w:r>
      <w:r>
        <w:t>ê</w:t>
      </w:r>
      <w:r w:rsidRPr="00F85477">
        <w:t>ncias</w:t>
      </w:r>
      <w:r>
        <w:t xml:space="preserve">, </w:t>
      </w:r>
      <w:r w:rsidR="00E273F3">
        <w:t xml:space="preserve">é fortemente recomendado </w:t>
      </w:r>
      <w:r w:rsidRPr="00F85477">
        <w:t xml:space="preserve">utilizar o </w:t>
      </w:r>
      <w:r w:rsidR="00881B19">
        <w:t xml:space="preserve">mecanismo específico do Word para inclusão de referências. </w:t>
      </w:r>
      <w:r w:rsidR="000709EA">
        <w:t xml:space="preserve">Primeiro deve-se </w:t>
      </w:r>
      <w:r w:rsidR="008109BC">
        <w:t>realizar</w:t>
      </w:r>
      <w:r w:rsidR="000709EA">
        <w:t xml:space="preserve"> a configuração</w:t>
      </w:r>
      <w:r w:rsidR="008109BC">
        <w:t xml:space="preserve"> </w:t>
      </w:r>
      <w:r w:rsidR="00496207">
        <w:t>local da pasta</w:t>
      </w:r>
      <w:r w:rsidR="00F313CD">
        <w:t xml:space="preserve"> com o arquivo de estilo, seguindo o passo a passo aqui descrito:</w:t>
      </w:r>
    </w:p>
    <w:p w14:paraId="36D440CD" w14:textId="77777777" w:rsidR="006B121F" w:rsidRDefault="006B121F" w:rsidP="006B121F">
      <w:pPr>
        <w:ind w:firstLine="0"/>
      </w:pPr>
    </w:p>
    <w:p w14:paraId="5A65AA8B" w14:textId="116689F0" w:rsidR="00F313CD" w:rsidRDefault="009B7195" w:rsidP="009B7195">
      <w:pPr>
        <w:pStyle w:val="PargrafodaLista"/>
        <w:numPr>
          <w:ilvl w:val="0"/>
          <w:numId w:val="11"/>
        </w:numPr>
      </w:pPr>
      <w:r>
        <w:t>Copiar o arquivo ABNT-DC-UEL.xls</w:t>
      </w:r>
      <w:r w:rsidR="007E155D">
        <w:t xml:space="preserve"> para a pasta “</w:t>
      </w:r>
      <w:proofErr w:type="spellStart"/>
      <w:r w:rsidR="007E155D">
        <w:t>Style</w:t>
      </w:r>
      <w:proofErr w:type="spellEnd"/>
      <w:r w:rsidR="007E155D">
        <w:t>”</w:t>
      </w:r>
      <w:r w:rsidR="00866DB6">
        <w:t xml:space="preserve">. O estilo de referências ABNT-DC-UEL é uma customização do estilo ABNT NBR 6023:2002 – </w:t>
      </w:r>
      <w:proofErr w:type="spellStart"/>
      <w:r w:rsidR="00866DB6">
        <w:t>Numerical</w:t>
      </w:r>
      <w:proofErr w:type="spellEnd"/>
      <w:r w:rsidR="00866DB6">
        <w:t xml:space="preserve">, disponibilizado no pacote </w:t>
      </w:r>
      <w:proofErr w:type="spellStart"/>
      <w:r w:rsidR="00866DB6">
        <w:t>BibWord</w:t>
      </w:r>
      <w:proofErr w:type="spellEnd"/>
      <w:r w:rsidR="00866DB6">
        <w:rPr>
          <w:rStyle w:val="Refdenotaderodap"/>
        </w:rPr>
        <w:footnoteReference w:id="1"/>
      </w:r>
      <w:r w:rsidR="00866DB6">
        <w:t>, obtido via github ou similares</w:t>
      </w:r>
      <w:r w:rsidR="00CE4DE7">
        <w:t xml:space="preserve"> ou ainda na pasta disponibilizada junto com este arquivo de modelo.</w:t>
      </w:r>
    </w:p>
    <w:p w14:paraId="1BB2ECBB" w14:textId="1E24A863" w:rsidR="007E155D" w:rsidRDefault="007E155D" w:rsidP="009B7195">
      <w:pPr>
        <w:pStyle w:val="PargrafodaLista"/>
        <w:numPr>
          <w:ilvl w:val="0"/>
          <w:numId w:val="11"/>
        </w:numPr>
      </w:pPr>
      <w:r>
        <w:t>A pasta “</w:t>
      </w:r>
      <w:proofErr w:type="spellStart"/>
      <w:r>
        <w:t>Style</w:t>
      </w:r>
      <w:proofErr w:type="spellEnd"/>
      <w:r w:rsidR="00943AE9">
        <w:t xml:space="preserve">” </w:t>
      </w:r>
      <w:r w:rsidR="00B5709D">
        <w:t>tem diferentes</w:t>
      </w:r>
      <w:r w:rsidR="00943AE9">
        <w:t xml:space="preserve"> localiza</w:t>
      </w:r>
      <w:r w:rsidR="00B5709D">
        <w:t xml:space="preserve">ções conforme a versão utilizada do </w:t>
      </w:r>
      <w:r w:rsidR="009C0268">
        <w:t xml:space="preserve">Microsoft </w:t>
      </w:r>
      <w:r w:rsidR="00B5709D">
        <w:t>Word</w:t>
      </w:r>
      <w:r w:rsidR="00987167">
        <w:t xml:space="preserve">, </w:t>
      </w:r>
      <w:r w:rsidR="00574AC0">
        <w:t xml:space="preserve">no caso do Office 365 a localização é </w:t>
      </w:r>
      <w:r w:rsidR="009C0268">
        <w:br/>
      </w:r>
      <w:r w:rsidR="00BE29B4">
        <w:t>&lt;</w:t>
      </w:r>
      <w:r w:rsidR="009C0268" w:rsidRPr="009C0268">
        <w:t xml:space="preserve"> C:\Users\</w:t>
      </w:r>
      <w:r w:rsidR="002C37E1">
        <w:t xml:space="preserve">User </w:t>
      </w:r>
      <w:proofErr w:type="spellStart"/>
      <w:r w:rsidR="002C37E1">
        <w:t>Name</w:t>
      </w:r>
      <w:proofErr w:type="spellEnd"/>
      <w:r w:rsidR="002C37E1">
        <w:t>&gt;</w:t>
      </w:r>
      <w:r w:rsidR="009C0268" w:rsidRPr="009C0268">
        <w:t>\</w:t>
      </w:r>
      <w:proofErr w:type="spellStart"/>
      <w:r w:rsidR="009C0268" w:rsidRPr="009C0268">
        <w:t>AppData</w:t>
      </w:r>
      <w:proofErr w:type="spellEnd"/>
      <w:r w:rsidR="009C0268" w:rsidRPr="009C0268">
        <w:t>\Roaming\Microsoft\</w:t>
      </w:r>
      <w:proofErr w:type="spellStart"/>
      <w:r w:rsidR="009C0268" w:rsidRPr="009C0268">
        <w:t>Bibliography</w:t>
      </w:r>
      <w:proofErr w:type="spellEnd"/>
      <w:r w:rsidR="009C0268" w:rsidRPr="009C0268">
        <w:t>\</w:t>
      </w:r>
      <w:proofErr w:type="spellStart"/>
      <w:r w:rsidR="009C0268" w:rsidRPr="009C0268">
        <w:t>Style</w:t>
      </w:r>
      <w:proofErr w:type="spellEnd"/>
      <w:r w:rsidR="002C37E1">
        <w:t>.</w:t>
      </w:r>
      <w:r w:rsidR="00671573">
        <w:t xml:space="preserve"> Outras versões devem ser consultadas em tutoriais online.</w:t>
      </w:r>
    </w:p>
    <w:p w14:paraId="04DC140B" w14:textId="6E855B01" w:rsidR="00B719FF" w:rsidRDefault="00B719FF" w:rsidP="00B719FF">
      <w:pPr>
        <w:pStyle w:val="PargrafodaLista"/>
        <w:numPr>
          <w:ilvl w:val="0"/>
          <w:numId w:val="11"/>
        </w:numPr>
        <w:spacing w:after="240"/>
      </w:pPr>
      <w:r>
        <w:t>Após copiar o arquivo de estilo, selecione-o na aba “Referências”, como na</w:t>
      </w:r>
      <w:r w:rsidR="006B121F">
        <w:t xml:space="preserve"> </w:t>
      </w:r>
      <w:r w:rsidR="006B121F">
        <w:fldChar w:fldCharType="begin"/>
      </w:r>
      <w:r w:rsidR="006B121F">
        <w:instrText xml:space="preserve"> REF _Ref224565720 \h </w:instrText>
      </w:r>
      <w:r w:rsidR="006B121F">
        <w:fldChar w:fldCharType="separate"/>
      </w:r>
      <w:r w:rsidR="006B121F">
        <w:t xml:space="preserve">Figura </w:t>
      </w:r>
      <w:r w:rsidR="006B121F">
        <w:rPr>
          <w:noProof/>
        </w:rPr>
        <w:t>5</w:t>
      </w:r>
      <w:r w:rsidR="006B121F">
        <w:fldChar w:fldCharType="end"/>
      </w:r>
      <w:r w:rsidR="006B121F">
        <w:t>.</w:t>
      </w:r>
    </w:p>
    <w:p w14:paraId="37AA23CC" w14:textId="77777777" w:rsidR="006B121F" w:rsidRDefault="006B121F" w:rsidP="006B121F">
      <w:pPr>
        <w:pStyle w:val="PargrafodaLista"/>
        <w:spacing w:after="240"/>
        <w:ind w:left="1429" w:firstLine="0"/>
      </w:pPr>
    </w:p>
    <w:p w14:paraId="0F1C543D" w14:textId="77777777" w:rsidR="006B121F" w:rsidRDefault="00B719FF" w:rsidP="006B121F">
      <w:pPr>
        <w:pStyle w:val="Legenda"/>
        <w:spacing w:after="0"/>
        <w:ind w:left="0" w:right="0" w:firstLine="0"/>
        <w:jc w:val="center"/>
      </w:pPr>
      <w:r w:rsidRPr="00B719FF">
        <w:rPr>
          <w:noProof/>
        </w:rPr>
        <w:drawing>
          <wp:inline distT="0" distB="0" distL="0" distR="0" wp14:anchorId="2C794B15" wp14:editId="24903C37">
            <wp:extent cx="5086936" cy="2686050"/>
            <wp:effectExtent l="0" t="0" r="0" b="0"/>
            <wp:docPr id="127330352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303523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8353" cy="2692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1" w:name="_Toc401247574"/>
      <w:bookmarkStart w:id="32" w:name="_Ref401238423"/>
      <w:bookmarkStart w:id="33" w:name="_Ref224565720"/>
    </w:p>
    <w:p w14:paraId="25EB7B68" w14:textId="0352809A" w:rsidR="00B719FF" w:rsidRDefault="00B719FF" w:rsidP="006B121F">
      <w:pPr>
        <w:pStyle w:val="Legenda"/>
        <w:spacing w:after="0"/>
        <w:ind w:left="0" w:right="0" w:firstLine="0"/>
        <w:jc w:val="center"/>
      </w:pPr>
      <w:r>
        <w:t xml:space="preserve">Figura </w:t>
      </w:r>
      <w:fldSimple w:instr=" SEQ Figura \* ARABIC ">
        <w:r w:rsidR="006B121F">
          <w:rPr>
            <w:noProof/>
          </w:rPr>
          <w:t>5</w:t>
        </w:r>
      </w:fldSimple>
      <w:bookmarkEnd w:id="32"/>
      <w:bookmarkEnd w:id="33"/>
      <w:r>
        <w:t xml:space="preserve"> - Estilo de referências ABNT-DC-UEL</w:t>
      </w:r>
      <w:r>
        <w:rPr>
          <w:noProof/>
        </w:rPr>
        <w:t>.</w:t>
      </w:r>
      <w:bookmarkEnd w:id="31"/>
      <w:r>
        <w:rPr>
          <w:noProof/>
        </w:rPr>
        <w:t xml:space="preserve"> </w:t>
      </w:r>
      <w:r>
        <w:t>Fonte: autoria própria.</w:t>
      </w:r>
    </w:p>
    <w:p w14:paraId="4FD15EB7" w14:textId="77777777" w:rsidR="006B121F" w:rsidRPr="006B121F" w:rsidRDefault="006B121F" w:rsidP="006B121F"/>
    <w:p w14:paraId="77A76329" w14:textId="4CD855CB" w:rsidR="00947376" w:rsidRDefault="00881B19" w:rsidP="006B121F">
      <w:r>
        <w:t xml:space="preserve">As referências devem ser inseridas </w:t>
      </w:r>
      <w:r w:rsidR="00EA5C5D">
        <w:t>p</w:t>
      </w:r>
      <w:r w:rsidR="00866DB6">
        <w:t>elo botão “Inserir Citação”, também mostrado na Figura 3</w:t>
      </w:r>
      <w:r w:rsidR="00CE4DE7">
        <w:t xml:space="preserve">. </w:t>
      </w:r>
      <w:r>
        <w:t xml:space="preserve">Desta forma, </w:t>
      </w:r>
      <w:r w:rsidR="0029013B">
        <w:t>as citações no texto seguirão o</w:t>
      </w:r>
      <w:r w:rsidR="007E277B">
        <w:t xml:space="preserve"> padrão</w:t>
      </w:r>
      <w:r w:rsidR="00A06113">
        <w:rPr>
          <w:noProof/>
        </w:rPr>
        <w:t xml:space="preserve"> </w:t>
      </w:r>
      <w:sdt>
        <w:sdtPr>
          <w:rPr>
            <w:noProof/>
          </w:rPr>
          <w:id w:val="-802609603"/>
          <w:citation/>
        </w:sdtPr>
        <w:sdtContent>
          <w:r w:rsidR="00A06113">
            <w:rPr>
              <w:noProof/>
            </w:rPr>
            <w:fldChar w:fldCharType="begin"/>
          </w:r>
          <w:r w:rsidR="00A06113">
            <w:rPr>
              <w:noProof/>
            </w:rPr>
            <w:instrText xml:space="preserve">CITATION DUF01 \l 1046 </w:instrText>
          </w:r>
          <w:r w:rsidR="00A06113">
            <w:rPr>
              <w:noProof/>
            </w:rPr>
            <w:fldChar w:fldCharType="separate"/>
          </w:r>
          <w:r w:rsidR="004615FB">
            <w:rPr>
              <w:noProof/>
            </w:rPr>
            <w:t>[</w:t>
          </w:r>
          <w:hyperlink w:anchor="DUF01" w:history="1">
            <w:r w:rsidR="004615FB">
              <w:rPr>
                <w:rStyle w:val="Nmerodepgina"/>
                <w:noProof/>
              </w:rPr>
              <w:t>1</w:t>
            </w:r>
          </w:hyperlink>
          <w:r w:rsidR="004615FB">
            <w:rPr>
              <w:noProof/>
            </w:rPr>
            <w:t>]</w:t>
          </w:r>
          <w:r w:rsidR="00A06113">
            <w:rPr>
              <w:noProof/>
            </w:rPr>
            <w:fldChar w:fldCharType="end"/>
          </w:r>
        </w:sdtContent>
      </w:sdt>
      <w:sdt>
        <w:sdtPr>
          <w:rPr>
            <w:noProof/>
          </w:rPr>
          <w:id w:val="-1658146007"/>
          <w:citation/>
        </w:sdtPr>
        <w:sdtContent>
          <w:r w:rsidR="00A06113">
            <w:rPr>
              <w:noProof/>
            </w:rPr>
            <w:fldChar w:fldCharType="begin"/>
          </w:r>
          <w:r w:rsidR="00A06113">
            <w:rPr>
              <w:noProof/>
            </w:rPr>
            <w:instrText xml:space="preserve"> CITATION VEH97 \l 1046 </w:instrText>
          </w:r>
          <w:r w:rsidR="00A06113">
            <w:rPr>
              <w:noProof/>
            </w:rPr>
            <w:fldChar w:fldCharType="separate"/>
          </w:r>
          <w:r w:rsidR="004615FB">
            <w:rPr>
              <w:noProof/>
            </w:rPr>
            <w:t xml:space="preserve"> [</w:t>
          </w:r>
          <w:hyperlink w:anchor="VEH97" w:history="1">
            <w:r w:rsidR="004615FB">
              <w:rPr>
                <w:rStyle w:val="Nmerodepgina"/>
                <w:noProof/>
              </w:rPr>
              <w:t>2</w:t>
            </w:r>
          </w:hyperlink>
          <w:r w:rsidR="004615FB">
            <w:rPr>
              <w:noProof/>
            </w:rPr>
            <w:t>]</w:t>
          </w:r>
          <w:r w:rsidR="00A06113">
            <w:rPr>
              <w:noProof/>
            </w:rPr>
            <w:fldChar w:fldCharType="end"/>
          </w:r>
        </w:sdtContent>
      </w:sdt>
      <w:r w:rsidR="0029013B">
        <w:rPr>
          <w:noProof/>
        </w:rPr>
        <w:t>, utilizando hiperlinks</w:t>
      </w:r>
      <w:r w:rsidR="007E277B">
        <w:t>.</w:t>
      </w:r>
      <w:r w:rsidR="00947376">
        <w:t xml:space="preserve"> </w:t>
      </w:r>
    </w:p>
    <w:p w14:paraId="5EF70BAE" w14:textId="77777777" w:rsidR="006B121F" w:rsidRDefault="00A06113" w:rsidP="007E277B">
      <w:r>
        <w:lastRenderedPageBreak/>
        <w:t xml:space="preserve">Caso queira citar o nome do autor do texto, utilize os exemplos a seguir: Comer </w:t>
      </w:r>
      <w:sdt>
        <w:sdtPr>
          <w:id w:val="2058969099"/>
          <w:citation/>
        </w:sdtPr>
        <w:sdtContent>
          <w:r>
            <w:fldChar w:fldCharType="begin"/>
          </w:r>
          <w:r>
            <w:instrText xml:space="preserve"> CITATION COM01 \l 1046 </w:instrText>
          </w:r>
          <w:r>
            <w:fldChar w:fldCharType="separate"/>
          </w:r>
          <w:r w:rsidR="004615FB">
            <w:rPr>
              <w:noProof/>
            </w:rPr>
            <w:t>[</w:t>
          </w:r>
          <w:hyperlink w:anchor="COM01" w:history="1">
            <w:r w:rsidR="004615FB">
              <w:rPr>
                <w:rStyle w:val="Nmerodepgina"/>
                <w:noProof/>
              </w:rPr>
              <w:t>3</w:t>
            </w:r>
          </w:hyperlink>
          <w:r w:rsidR="004615FB">
            <w:rPr>
              <w:noProof/>
            </w:rPr>
            <w:t>]</w:t>
          </w:r>
          <w:r>
            <w:fldChar w:fldCharType="end"/>
          </w:r>
        </w:sdtContent>
      </w:sdt>
      <w:r>
        <w:t xml:space="preserve"> apresenta; segundo Hero et al. </w:t>
      </w:r>
      <w:sdt>
        <w:sdtPr>
          <w:id w:val="-1758748547"/>
          <w:citation/>
        </w:sdtPr>
        <w:sdtContent>
          <w:r>
            <w:fldChar w:fldCharType="begin"/>
          </w:r>
          <w:r>
            <w:instrText xml:space="preserve">CITATION MCO02 \l 1046 </w:instrText>
          </w:r>
          <w:r>
            <w:fldChar w:fldCharType="separate"/>
          </w:r>
          <w:r w:rsidR="004615FB">
            <w:rPr>
              <w:noProof/>
            </w:rPr>
            <w:t>[</w:t>
          </w:r>
          <w:hyperlink w:anchor="MCO02" w:history="1">
            <w:r w:rsidR="004615FB">
              <w:rPr>
                <w:rStyle w:val="Nmerodepgina"/>
                <w:noProof/>
              </w:rPr>
              <w:t>4</w:t>
            </w:r>
          </w:hyperlink>
          <w:r w:rsidR="004615FB">
            <w:rPr>
              <w:noProof/>
            </w:rPr>
            <w:t>]</w:t>
          </w:r>
          <w:r>
            <w:fldChar w:fldCharType="end"/>
          </w:r>
        </w:sdtContent>
      </w:sdt>
      <w:r w:rsidR="0029013B">
        <w:t>. Observe-se que é necessário atualizar a seção Referências utilizando o recurso “Atualizar Citações e Bibliografia”, acessível ao clicar nas referências na referida seção. Essa ação atualiza as referências e as citações no decorrer do texto. Não deve-se modificar a formatação da seção de referências. A formatação é feita automaticamente ao solicitar-se a atualização.</w:t>
      </w:r>
    </w:p>
    <w:p w14:paraId="6738433D" w14:textId="77777777" w:rsidR="006B121F" w:rsidRDefault="006B121F">
      <w:r>
        <w:br w:type="page"/>
      </w:r>
    </w:p>
    <w:p w14:paraId="4040A044" w14:textId="4687EA67" w:rsidR="008A271F" w:rsidRPr="007E277B" w:rsidRDefault="001507A1" w:rsidP="007E277B">
      <w:r>
        <w:lastRenderedPageBreak/>
        <w:br w:type="page"/>
      </w:r>
    </w:p>
    <w:p w14:paraId="0A511B69" w14:textId="77777777" w:rsidR="007148C5" w:rsidRPr="008A271F" w:rsidRDefault="00A46869" w:rsidP="008A271F">
      <w:pPr>
        <w:pStyle w:val="Ttulo1"/>
      </w:pPr>
      <w:bookmarkStart w:id="34" w:name="_Toc224545368"/>
      <w:r>
        <w:lastRenderedPageBreak/>
        <w:t>Título do Capítulo</w:t>
      </w:r>
      <w:bookmarkEnd w:id="34"/>
    </w:p>
    <w:p w14:paraId="6495424A" w14:textId="77777777" w:rsidR="00A46869" w:rsidRDefault="008A271F" w:rsidP="008A271F">
      <w:pPr>
        <w:rPr>
          <w:sz w:val="22"/>
          <w:szCs w:val="22"/>
          <w:lang w:val="es-ES_tradnl"/>
        </w:rPr>
      </w:pPr>
      <w:r w:rsidRPr="00734D3E">
        <w:rPr>
          <w:sz w:val="22"/>
          <w:szCs w:val="22"/>
          <w:lang w:val="es-ES_tradnl"/>
        </w:rPr>
        <w:t xml:space="preserve">Bla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</w:p>
    <w:p w14:paraId="4D1D0519" w14:textId="77777777" w:rsidR="00A46869" w:rsidRDefault="00A46869" w:rsidP="00A46869">
      <w:pPr>
        <w:pStyle w:val="Ttulo2"/>
      </w:pPr>
      <w:bookmarkStart w:id="35" w:name="_Toc224545369"/>
      <w:r>
        <w:t>Título da Seção</w:t>
      </w:r>
      <w:bookmarkEnd w:id="35"/>
    </w:p>
    <w:p w14:paraId="6D595F5B" w14:textId="77777777" w:rsidR="00A46869" w:rsidRDefault="00A46869" w:rsidP="00A46869">
      <w:pPr>
        <w:rPr>
          <w:sz w:val="22"/>
          <w:szCs w:val="22"/>
          <w:lang w:val="es-ES_tradnl"/>
        </w:rPr>
      </w:pPr>
      <w:r w:rsidRPr="00734D3E">
        <w:rPr>
          <w:sz w:val="22"/>
          <w:szCs w:val="22"/>
          <w:lang w:val="es-ES_tradnl"/>
        </w:rPr>
        <w:t xml:space="preserve">Bla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</w:p>
    <w:p w14:paraId="18AC06A5" w14:textId="77777777" w:rsidR="00A46869" w:rsidRDefault="00A46869" w:rsidP="00A46869">
      <w:pPr>
        <w:rPr>
          <w:sz w:val="22"/>
          <w:szCs w:val="22"/>
          <w:lang w:val="es-ES_tradnl"/>
        </w:rPr>
      </w:pPr>
      <w:r w:rsidRPr="00734D3E">
        <w:rPr>
          <w:sz w:val="22"/>
          <w:szCs w:val="22"/>
          <w:lang w:val="es-ES_tradnl"/>
        </w:rPr>
        <w:t xml:space="preserve">Bla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</w:p>
    <w:p w14:paraId="1A87A0AA" w14:textId="77777777" w:rsidR="00A46869" w:rsidRDefault="00A46869" w:rsidP="00A46869">
      <w:pPr>
        <w:rPr>
          <w:sz w:val="22"/>
          <w:szCs w:val="22"/>
          <w:lang w:val="es-ES_tradnl"/>
        </w:rPr>
      </w:pPr>
      <w:r w:rsidRPr="00734D3E">
        <w:rPr>
          <w:sz w:val="22"/>
          <w:szCs w:val="22"/>
          <w:lang w:val="es-ES_tradnl"/>
        </w:rPr>
        <w:t xml:space="preserve">Bla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</w:p>
    <w:p w14:paraId="602B607D" w14:textId="77777777" w:rsidR="00A46869" w:rsidRDefault="00A46869" w:rsidP="00A46869">
      <w:pPr>
        <w:pStyle w:val="Ttulo3"/>
      </w:pPr>
      <w:bookmarkStart w:id="36" w:name="_Toc224545370"/>
      <w:r w:rsidRPr="00892824">
        <w:t xml:space="preserve">Título </w:t>
      </w:r>
      <w:r>
        <w:t>da Subseção</w:t>
      </w:r>
      <w:bookmarkEnd w:id="36"/>
    </w:p>
    <w:p w14:paraId="7B21873B" w14:textId="77777777" w:rsidR="00A46869" w:rsidRDefault="00A46869" w:rsidP="00A46869">
      <w:pPr>
        <w:rPr>
          <w:sz w:val="22"/>
          <w:szCs w:val="22"/>
          <w:lang w:val="es-ES_tradnl"/>
        </w:rPr>
      </w:pPr>
      <w:r w:rsidRPr="00734D3E">
        <w:rPr>
          <w:sz w:val="22"/>
          <w:szCs w:val="22"/>
          <w:lang w:val="es-ES_tradnl"/>
        </w:rPr>
        <w:t xml:space="preserve">Bla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</w:p>
    <w:p w14:paraId="504DCAE2" w14:textId="77777777" w:rsidR="00A46869" w:rsidRPr="00892824" w:rsidRDefault="00A46869" w:rsidP="00A46869">
      <w:pPr>
        <w:pStyle w:val="Ttulo4"/>
      </w:pPr>
      <w:bookmarkStart w:id="37" w:name="_Toc224545371"/>
      <w:r w:rsidRPr="00892824">
        <w:t xml:space="preserve">Título </w:t>
      </w:r>
      <w:r>
        <w:t>da subsubseção</w:t>
      </w:r>
      <w:bookmarkEnd w:id="37"/>
    </w:p>
    <w:p w14:paraId="536D2208" w14:textId="77777777" w:rsidR="00A46869" w:rsidRPr="007E090C" w:rsidRDefault="00A46869" w:rsidP="00A46869">
      <w:pPr>
        <w:rPr>
          <w:sz w:val="22"/>
          <w:szCs w:val="22"/>
          <w:lang w:val="es-ES_tradnl"/>
        </w:rPr>
      </w:pPr>
      <w:r w:rsidRPr="00734D3E">
        <w:rPr>
          <w:sz w:val="22"/>
          <w:szCs w:val="22"/>
          <w:lang w:val="es-ES_tradnl"/>
        </w:rPr>
        <w:t xml:space="preserve">Bla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r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  <w:proofErr w:type="spellStart"/>
      <w:r w:rsidRPr="00734D3E">
        <w:rPr>
          <w:sz w:val="22"/>
          <w:szCs w:val="22"/>
          <w:lang w:val="es-ES_tradnl"/>
        </w:rPr>
        <w:t>bla</w:t>
      </w:r>
      <w:proofErr w:type="spellEnd"/>
      <w:r w:rsidRPr="00734D3E">
        <w:rPr>
          <w:sz w:val="22"/>
          <w:szCs w:val="22"/>
          <w:lang w:val="es-ES_tradnl"/>
        </w:rPr>
        <w:t xml:space="preserve"> </w:t>
      </w:r>
    </w:p>
    <w:p w14:paraId="78288449" w14:textId="454F413A" w:rsidR="007E277B" w:rsidRPr="006B121F" w:rsidRDefault="008A271F" w:rsidP="006B121F">
      <w:pPr>
        <w:rPr>
          <w:sz w:val="22"/>
          <w:szCs w:val="22"/>
          <w:lang w:val="es-ES_tradnl"/>
        </w:rPr>
      </w:pPr>
      <w:r w:rsidRPr="00734D3E">
        <w:rPr>
          <w:sz w:val="22"/>
          <w:szCs w:val="22"/>
          <w:lang w:val="es-ES_tradnl"/>
        </w:rPr>
        <w:lastRenderedPageBreak/>
        <w:t xml:space="preserve"> </w:t>
      </w:r>
      <w:r w:rsidR="005312DF" w:rsidRPr="00892824">
        <w:br w:type="page"/>
      </w:r>
    </w:p>
    <w:bookmarkStart w:id="38" w:name="_Toc224545372" w:displacedByCustomXml="next"/>
    <w:sdt>
      <w:sdtPr>
        <w:rPr>
          <w:rFonts w:cs="Times New Roman"/>
          <w:b w:val="0"/>
          <w:caps w:val="0"/>
          <w:sz w:val="24"/>
        </w:rPr>
        <w:id w:val="1910655195"/>
        <w:docPartObj>
          <w:docPartGallery w:val="Bibliographies"/>
          <w:docPartUnique/>
        </w:docPartObj>
      </w:sdtPr>
      <w:sdtContent>
        <w:p w14:paraId="4567DB35" w14:textId="77777777" w:rsidR="00494F6F" w:rsidRPr="00494F6F" w:rsidRDefault="00494F6F" w:rsidP="00494F6F">
          <w:pPr>
            <w:pStyle w:val="Ttulo5"/>
          </w:pPr>
          <w:r w:rsidRPr="00494F6F">
            <w:t>R</w:t>
          </w:r>
          <w:r>
            <w:t>EFERÊNCIAS</w:t>
          </w:r>
          <w:bookmarkEnd w:id="38"/>
        </w:p>
        <w:sdt>
          <w:sdtPr>
            <w:id w:val="-573587230"/>
            <w:bibliography/>
          </w:sdtPr>
          <w:sdtContent>
            <w:p w14:paraId="28AFCF08" w14:textId="77777777" w:rsidR="004615FB" w:rsidRDefault="00494F6F" w:rsidP="004615FB">
              <w:pPr>
                <w:pStyle w:val="Bibliografia"/>
                <w:rPr>
                  <w:noProof/>
                  <w:vanish/>
                </w:rPr>
              </w:pPr>
              <w:r>
                <w:fldChar w:fldCharType="begin"/>
              </w:r>
              <w:r>
                <w:instrText>BIBLIOGRAPHY</w:instrText>
              </w:r>
              <w:r>
                <w:fldChar w:fldCharType="separate"/>
              </w:r>
              <w:r w:rsidR="004615FB">
                <w:rPr>
                  <w:noProof/>
                  <w:vanish/>
                </w:rPr>
                <w:t>x</w:t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55"/>
                <w:gridCol w:w="8717"/>
              </w:tblGrid>
              <w:tr w:rsidR="004615FB" w14:paraId="483C37C3" w14:textId="77777777" w:rsidTr="004615FB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14:paraId="7BA6267E" w14:textId="77777777" w:rsidR="004615FB" w:rsidRDefault="004615FB">
                    <w:pPr>
                      <w:pStyle w:val="Bibliografia"/>
                      <w:jc w:val="right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[1]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01F9FA5" w14:textId="77777777" w:rsidR="004615FB" w:rsidRDefault="004615FB">
                    <w:pPr>
                      <w:pStyle w:val="Bibliografia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DUFFIELD, N. G. et al. Inferring link loss using striped unicast probes. </w:t>
                    </w:r>
                    <w:r>
                      <w:rPr>
                        <w:i/>
                        <w:iCs/>
                        <w:noProof/>
                      </w:rPr>
                      <w:t>Proc. IEEE INFOCOM</w:t>
                    </w:r>
                    <w:r>
                      <w:rPr>
                        <w:noProof/>
                      </w:rPr>
                      <w:t>. [S.l.]: [s.n.]. 2001. p. 915-923.</w:t>
                    </w:r>
                  </w:p>
                </w:tc>
              </w:tr>
              <w:tr w:rsidR="004615FB" w14:paraId="7495798F" w14:textId="77777777" w:rsidTr="004615FB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14:paraId="4933FDDE" w14:textId="77777777" w:rsidR="004615FB" w:rsidRDefault="004615FB">
                    <w:pPr>
                      <w:pStyle w:val="Bibliografia"/>
                      <w:jc w:val="right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[2]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A9F192B" w14:textId="77777777" w:rsidR="004615FB" w:rsidRDefault="004615FB">
                    <w:pPr>
                      <w:pStyle w:val="Bibliografia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VEHEL, J. L.; LUTTON, E.; C., T. </w:t>
                    </w:r>
                    <w:r>
                      <w:rPr>
                        <w:i/>
                        <w:iCs/>
                        <w:noProof/>
                      </w:rPr>
                      <w:t>Fractals in engineering:</w:t>
                    </w:r>
                    <w:r>
                      <w:rPr>
                        <w:noProof/>
                      </w:rPr>
                      <w:t xml:space="preserve"> from theory to industrial applications. New York: Springer-Verlag, 1997.</w:t>
                    </w:r>
                  </w:p>
                </w:tc>
              </w:tr>
              <w:tr w:rsidR="004615FB" w14:paraId="2A9621B4" w14:textId="77777777" w:rsidTr="004615FB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14:paraId="25655538" w14:textId="77777777" w:rsidR="004615FB" w:rsidRDefault="004615FB">
                    <w:pPr>
                      <w:pStyle w:val="Bibliografia"/>
                      <w:jc w:val="right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[3]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B82F8F8" w14:textId="77777777" w:rsidR="004615FB" w:rsidRDefault="004615FB">
                    <w:pPr>
                      <w:pStyle w:val="Bibliografia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COMER, D. E. </w:t>
                    </w:r>
                    <w:r>
                      <w:rPr>
                        <w:i/>
                        <w:iCs/>
                        <w:noProof/>
                      </w:rPr>
                      <w:t>Redes de Computadores e Internet</w:t>
                    </w:r>
                    <w:r>
                      <w:rPr>
                        <w:noProof/>
                      </w:rPr>
                      <w:t>. 2ª. ed. São Paulo: Bookman, 2001.</w:t>
                    </w:r>
                  </w:p>
                </w:tc>
              </w:tr>
              <w:tr w:rsidR="004615FB" w14:paraId="28DF9EE2" w14:textId="77777777" w:rsidTr="004615FB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14:paraId="5C97C789" w14:textId="77777777" w:rsidR="004615FB" w:rsidRDefault="004615FB">
                    <w:pPr>
                      <w:pStyle w:val="Bibliografia"/>
                      <w:jc w:val="right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[4]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5CEC81B" w14:textId="77777777" w:rsidR="004615FB" w:rsidRDefault="004615FB">
                    <w:pPr>
                      <w:pStyle w:val="Bibliografia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COATES, M. et al. Internet tomography. </w:t>
                    </w:r>
                    <w:r>
                      <w:rPr>
                        <w:i/>
                        <w:iCs/>
                        <w:noProof/>
                      </w:rPr>
                      <w:t>IEEE Signal Processing Mag</w:t>
                    </w:r>
                    <w:r>
                      <w:rPr>
                        <w:noProof/>
                      </w:rPr>
                      <w:t>, 19, May 2002. 47–65.</w:t>
                    </w:r>
                  </w:p>
                </w:tc>
              </w:tr>
              <w:tr w:rsidR="004615FB" w14:paraId="4796BE7A" w14:textId="77777777" w:rsidTr="004615FB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14:paraId="25DF0D3C" w14:textId="77777777" w:rsidR="004615FB" w:rsidRDefault="004615FB">
                    <w:pPr>
                      <w:pStyle w:val="Bibliografia"/>
                      <w:jc w:val="right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[5]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90B750F" w14:textId="77777777" w:rsidR="004615FB" w:rsidRDefault="004615FB">
                    <w:pPr>
                      <w:pStyle w:val="Bibliografia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RUSSELL, S.; NORVIG, P. </w:t>
                    </w:r>
                    <w:r>
                      <w:rPr>
                        <w:i/>
                        <w:iCs/>
                        <w:noProof/>
                      </w:rPr>
                      <w:t>Artificial Inteligence:</w:t>
                    </w:r>
                    <w:r>
                      <w:rPr>
                        <w:noProof/>
                      </w:rPr>
                      <w:t xml:space="preserve"> A Modern Approach. 3nd. ed. New Jersey: Prentice-Hall, 2014.</w:t>
                    </w:r>
                  </w:p>
                </w:tc>
              </w:tr>
            </w:tbl>
            <w:p w14:paraId="7D163C3D" w14:textId="77777777" w:rsidR="004615FB" w:rsidRDefault="004615FB" w:rsidP="004615FB">
              <w:pPr>
                <w:pStyle w:val="Bibliografia"/>
                <w:rPr>
                  <w:rFonts w:eastAsiaTheme="minorEastAsia"/>
                  <w:noProof/>
                  <w:vanish/>
                </w:rPr>
              </w:pPr>
              <w:r>
                <w:rPr>
                  <w:noProof/>
                  <w:vanish/>
                </w:rPr>
                <w:t>x</w:t>
              </w:r>
            </w:p>
            <w:p w14:paraId="718CC928" w14:textId="77777777" w:rsidR="005312DF" w:rsidRPr="00892824" w:rsidRDefault="00494F6F" w:rsidP="004615FB">
              <w:r>
                <w:rPr>
                  <w:b/>
                  <w:bCs/>
                </w:rPr>
                <w:fldChar w:fldCharType="end"/>
              </w:r>
              <w:r w:rsidR="005312DF" w:rsidRPr="00892824">
                <w:br w:type="page"/>
              </w:r>
            </w:p>
          </w:sdtContent>
        </w:sdt>
      </w:sdtContent>
    </w:sdt>
    <w:bookmarkStart w:id="39" w:name="_Toc93473130" w:displacedByCustomXml="prev"/>
    <w:p w14:paraId="410E0A1A" w14:textId="77777777" w:rsidR="0058350C" w:rsidRDefault="0058350C">
      <w:pPr>
        <w:spacing w:line="240" w:lineRule="auto"/>
        <w:ind w:firstLine="0"/>
        <w:jc w:val="left"/>
        <w:rPr>
          <w:noProof/>
          <w:snapToGrid w:val="0"/>
          <w:szCs w:val="20"/>
        </w:rPr>
      </w:pPr>
      <w:r>
        <w:lastRenderedPageBreak/>
        <w:br w:type="page"/>
      </w:r>
    </w:p>
    <w:p w14:paraId="52A669FA" w14:textId="77777777" w:rsidR="005312DF" w:rsidRPr="00892824" w:rsidRDefault="005312DF">
      <w:pPr>
        <w:pStyle w:val="Pargrafo"/>
        <w:spacing w:line="360" w:lineRule="auto"/>
        <w:ind w:firstLine="0"/>
        <w:jc w:val="center"/>
        <w:rPr>
          <w:rFonts w:ascii="Times New Roman" w:hAnsi="Times New Roman"/>
        </w:rPr>
      </w:pPr>
    </w:p>
    <w:p w14:paraId="553C7030" w14:textId="77777777" w:rsidR="005312DF" w:rsidRPr="00892824" w:rsidRDefault="005312DF">
      <w:pPr>
        <w:pStyle w:val="Pargrafo"/>
        <w:spacing w:line="360" w:lineRule="auto"/>
        <w:ind w:firstLine="0"/>
        <w:jc w:val="center"/>
        <w:rPr>
          <w:rFonts w:ascii="Times New Roman" w:hAnsi="Times New Roman"/>
        </w:rPr>
      </w:pPr>
    </w:p>
    <w:p w14:paraId="0AA8CF83" w14:textId="77777777" w:rsidR="005312DF" w:rsidRPr="00892824" w:rsidRDefault="005312DF">
      <w:pPr>
        <w:pStyle w:val="Pargrafo"/>
        <w:spacing w:line="360" w:lineRule="auto"/>
        <w:ind w:firstLine="0"/>
        <w:jc w:val="center"/>
        <w:rPr>
          <w:rFonts w:ascii="Times New Roman" w:hAnsi="Times New Roman"/>
        </w:rPr>
      </w:pPr>
    </w:p>
    <w:p w14:paraId="092D818D" w14:textId="77777777" w:rsidR="005312DF" w:rsidRPr="00892824" w:rsidRDefault="005312DF">
      <w:pPr>
        <w:pStyle w:val="Pargrafo"/>
        <w:spacing w:line="360" w:lineRule="auto"/>
        <w:ind w:firstLine="0"/>
        <w:jc w:val="center"/>
        <w:rPr>
          <w:rFonts w:ascii="Times New Roman" w:hAnsi="Times New Roman"/>
        </w:rPr>
      </w:pPr>
    </w:p>
    <w:p w14:paraId="31CFB11A" w14:textId="77777777" w:rsidR="005312DF" w:rsidRPr="00892824" w:rsidRDefault="005312DF">
      <w:pPr>
        <w:pStyle w:val="Pargrafo"/>
        <w:spacing w:line="360" w:lineRule="auto"/>
        <w:ind w:firstLine="0"/>
        <w:jc w:val="center"/>
        <w:rPr>
          <w:rFonts w:ascii="Times New Roman" w:hAnsi="Times New Roman"/>
        </w:rPr>
      </w:pPr>
    </w:p>
    <w:p w14:paraId="07C9F2BD" w14:textId="77777777" w:rsidR="005312DF" w:rsidRPr="00892824" w:rsidRDefault="005312DF">
      <w:pPr>
        <w:pStyle w:val="Pargrafo"/>
        <w:spacing w:line="360" w:lineRule="auto"/>
        <w:ind w:firstLine="0"/>
        <w:jc w:val="center"/>
        <w:rPr>
          <w:rFonts w:ascii="Times New Roman" w:hAnsi="Times New Roman"/>
        </w:rPr>
      </w:pPr>
    </w:p>
    <w:p w14:paraId="6971EA4A" w14:textId="77777777" w:rsidR="005312DF" w:rsidRPr="00892824" w:rsidRDefault="005312DF">
      <w:pPr>
        <w:pStyle w:val="Pargrafo"/>
        <w:spacing w:line="360" w:lineRule="auto"/>
        <w:ind w:firstLine="0"/>
        <w:jc w:val="center"/>
        <w:rPr>
          <w:rFonts w:ascii="Times New Roman" w:hAnsi="Times New Roman"/>
        </w:rPr>
      </w:pPr>
    </w:p>
    <w:p w14:paraId="52360A79" w14:textId="77777777" w:rsidR="005312DF" w:rsidRPr="00892824" w:rsidRDefault="005312DF">
      <w:pPr>
        <w:pStyle w:val="Pargrafo"/>
        <w:spacing w:line="360" w:lineRule="auto"/>
        <w:ind w:firstLine="0"/>
        <w:jc w:val="center"/>
        <w:rPr>
          <w:rFonts w:ascii="Times New Roman" w:hAnsi="Times New Roman"/>
        </w:rPr>
      </w:pPr>
    </w:p>
    <w:p w14:paraId="7E3CABE1" w14:textId="77777777" w:rsidR="005312DF" w:rsidRPr="00892824" w:rsidRDefault="005312DF">
      <w:pPr>
        <w:pStyle w:val="Pargrafo"/>
        <w:spacing w:line="360" w:lineRule="auto"/>
        <w:ind w:firstLine="0"/>
        <w:jc w:val="center"/>
        <w:rPr>
          <w:rFonts w:ascii="Times New Roman" w:hAnsi="Times New Roman"/>
        </w:rPr>
      </w:pPr>
    </w:p>
    <w:p w14:paraId="789AD477" w14:textId="77777777" w:rsidR="005312DF" w:rsidRPr="00892824" w:rsidRDefault="005312DF">
      <w:pPr>
        <w:pStyle w:val="Pargrafo"/>
        <w:spacing w:line="360" w:lineRule="auto"/>
        <w:ind w:firstLine="0"/>
        <w:jc w:val="center"/>
        <w:rPr>
          <w:rFonts w:ascii="Times New Roman" w:hAnsi="Times New Roman"/>
        </w:rPr>
      </w:pPr>
    </w:p>
    <w:p w14:paraId="66D5D1A3" w14:textId="77777777" w:rsidR="005312DF" w:rsidRPr="00892824" w:rsidRDefault="005312DF">
      <w:pPr>
        <w:pStyle w:val="Pargrafo"/>
        <w:spacing w:line="360" w:lineRule="auto"/>
        <w:ind w:firstLine="0"/>
        <w:jc w:val="center"/>
        <w:rPr>
          <w:rFonts w:ascii="Times New Roman" w:hAnsi="Times New Roman"/>
        </w:rPr>
      </w:pPr>
    </w:p>
    <w:p w14:paraId="33D85686" w14:textId="77777777" w:rsidR="005312DF" w:rsidRPr="00892824" w:rsidRDefault="005312DF">
      <w:pPr>
        <w:pStyle w:val="Pargrafo"/>
        <w:spacing w:line="360" w:lineRule="auto"/>
        <w:ind w:firstLine="0"/>
        <w:jc w:val="center"/>
        <w:rPr>
          <w:rFonts w:ascii="Times New Roman" w:hAnsi="Times New Roman"/>
        </w:rPr>
      </w:pPr>
    </w:p>
    <w:p w14:paraId="0D7C1345" w14:textId="77777777" w:rsidR="005312DF" w:rsidRPr="00892824" w:rsidRDefault="005312DF">
      <w:pPr>
        <w:pStyle w:val="Pargrafo"/>
        <w:spacing w:line="360" w:lineRule="auto"/>
        <w:ind w:firstLine="0"/>
        <w:jc w:val="center"/>
        <w:rPr>
          <w:rFonts w:ascii="Times New Roman" w:hAnsi="Times New Roman"/>
        </w:rPr>
      </w:pPr>
    </w:p>
    <w:p w14:paraId="6BFC0792" w14:textId="77777777" w:rsidR="005312DF" w:rsidRPr="00892824" w:rsidRDefault="005312DF">
      <w:pPr>
        <w:pStyle w:val="Pargrafo"/>
        <w:spacing w:line="360" w:lineRule="auto"/>
        <w:ind w:firstLine="0"/>
        <w:jc w:val="center"/>
        <w:rPr>
          <w:rFonts w:ascii="Times New Roman" w:hAnsi="Times New Roman"/>
        </w:rPr>
      </w:pPr>
    </w:p>
    <w:p w14:paraId="3EBB4D26" w14:textId="77777777" w:rsidR="005312DF" w:rsidRPr="00892824" w:rsidRDefault="005312DF">
      <w:pPr>
        <w:pStyle w:val="Pargrafo"/>
        <w:spacing w:line="360" w:lineRule="auto"/>
        <w:ind w:firstLine="0"/>
        <w:jc w:val="center"/>
        <w:rPr>
          <w:rFonts w:ascii="Times New Roman" w:hAnsi="Times New Roman"/>
        </w:rPr>
      </w:pPr>
    </w:p>
    <w:bookmarkEnd w:id="39"/>
    <w:p w14:paraId="328B6DDE" w14:textId="77777777" w:rsidR="005312DF" w:rsidRPr="006E397C" w:rsidRDefault="00901732" w:rsidP="006E397C">
      <w:pPr>
        <w:ind w:firstLine="0"/>
        <w:jc w:val="center"/>
        <w:rPr>
          <w:b/>
          <w:sz w:val="32"/>
          <w:szCs w:val="32"/>
        </w:rPr>
      </w:pPr>
      <w:r w:rsidRPr="006E397C">
        <w:rPr>
          <w:b/>
          <w:sz w:val="32"/>
          <w:szCs w:val="32"/>
        </w:rPr>
        <w:t>A</w:t>
      </w:r>
      <w:r w:rsidR="00F846FA">
        <w:rPr>
          <w:b/>
          <w:sz w:val="32"/>
          <w:szCs w:val="32"/>
        </w:rPr>
        <w:t>pêndices</w:t>
      </w:r>
    </w:p>
    <w:p w14:paraId="2A02A6EE" w14:textId="77777777" w:rsidR="0070339E" w:rsidRDefault="005312DF">
      <w:pPr>
        <w:spacing w:line="240" w:lineRule="auto"/>
        <w:ind w:firstLine="0"/>
        <w:jc w:val="left"/>
        <w:rPr>
          <w:rFonts w:cs="Arial"/>
          <w:b/>
          <w:caps/>
          <w:sz w:val="32"/>
        </w:rPr>
      </w:pPr>
      <w:r w:rsidRPr="00892824">
        <w:br w:type="page"/>
      </w:r>
      <w:bookmarkStart w:id="40" w:name="_Toc96637516"/>
      <w:r w:rsidR="0070339E">
        <w:lastRenderedPageBreak/>
        <w:br w:type="page"/>
      </w:r>
    </w:p>
    <w:p w14:paraId="42CAC4AA" w14:textId="77777777" w:rsidR="005312DF" w:rsidRPr="00892824" w:rsidRDefault="005312DF" w:rsidP="00901732">
      <w:pPr>
        <w:pStyle w:val="Ttulo5"/>
      </w:pPr>
      <w:bookmarkStart w:id="41" w:name="_Toc224545373"/>
      <w:r w:rsidRPr="00892824">
        <w:lastRenderedPageBreak/>
        <w:t>APÊNDICE A</w:t>
      </w:r>
      <w:r w:rsidR="007A2717">
        <w:t xml:space="preserve"> – Nome do apêndice</w:t>
      </w:r>
      <w:bookmarkEnd w:id="41"/>
    </w:p>
    <w:bookmarkEnd w:id="40"/>
    <w:p w14:paraId="77E77D2E" w14:textId="77777777" w:rsidR="005312DF" w:rsidRPr="00892824" w:rsidRDefault="007A2717" w:rsidP="007A2717">
      <w:r>
        <w:t>Blablablablablablablablablablablablablablablablablablablablablablablablabla</w:t>
      </w:r>
      <w:r w:rsidRPr="007A2717">
        <w:t>blablablablablablablablablablablablablablablablablablablablablablablablablablablablablablabl</w:t>
      </w:r>
      <w:r>
        <w:t>ablablablablablablablablablablablablablablablablablablablablablablablablablablablablablablablablablablablablablablablablablablablablablablablablablablablablablablablablablablablabla</w:t>
      </w:r>
      <w:r w:rsidR="00F649EB">
        <w:t>.</w:t>
      </w:r>
    </w:p>
    <w:p w14:paraId="06BA3C3C" w14:textId="77777777" w:rsidR="005312DF" w:rsidRPr="00892824" w:rsidRDefault="005312DF">
      <w:pPr>
        <w:pStyle w:val="Referncias"/>
        <w:spacing w:after="0"/>
        <w:jc w:val="center"/>
        <w:rPr>
          <w:rFonts w:ascii="Times New Roman" w:hAnsi="Times New Roman"/>
        </w:rPr>
      </w:pPr>
      <w:r w:rsidRPr="00892824">
        <w:rPr>
          <w:rFonts w:ascii="Times New Roman" w:hAnsi="Times New Roman"/>
        </w:rPr>
        <w:br w:type="page"/>
      </w:r>
    </w:p>
    <w:p w14:paraId="31A57A47" w14:textId="77777777" w:rsidR="0070339E" w:rsidRDefault="0070339E">
      <w:pPr>
        <w:spacing w:line="240" w:lineRule="auto"/>
        <w:ind w:firstLine="0"/>
        <w:jc w:val="left"/>
        <w:rPr>
          <w:noProof/>
        </w:rPr>
      </w:pPr>
      <w:r>
        <w:lastRenderedPageBreak/>
        <w:br w:type="page"/>
      </w:r>
    </w:p>
    <w:p w14:paraId="3450BD47" w14:textId="77777777" w:rsidR="005312DF" w:rsidRPr="00892824" w:rsidRDefault="005312DF" w:rsidP="007A2717">
      <w:pPr>
        <w:pStyle w:val="Referncias"/>
        <w:spacing w:after="0"/>
        <w:ind w:firstLine="0"/>
        <w:jc w:val="center"/>
        <w:rPr>
          <w:rFonts w:ascii="Times New Roman" w:hAnsi="Times New Roman"/>
        </w:rPr>
      </w:pPr>
    </w:p>
    <w:p w14:paraId="187A0B36" w14:textId="77777777" w:rsidR="005312DF" w:rsidRPr="00892824" w:rsidRDefault="005312DF" w:rsidP="007A2717">
      <w:pPr>
        <w:pStyle w:val="Referncias"/>
        <w:spacing w:after="0"/>
        <w:ind w:firstLine="0"/>
        <w:jc w:val="center"/>
        <w:rPr>
          <w:rFonts w:ascii="Times New Roman" w:hAnsi="Times New Roman"/>
        </w:rPr>
      </w:pPr>
    </w:p>
    <w:p w14:paraId="1D0CD5DC" w14:textId="77777777" w:rsidR="005312DF" w:rsidRPr="00892824" w:rsidRDefault="005312DF" w:rsidP="007A2717">
      <w:pPr>
        <w:pStyle w:val="Referncias"/>
        <w:spacing w:after="0"/>
        <w:ind w:firstLine="0"/>
        <w:jc w:val="center"/>
        <w:rPr>
          <w:rFonts w:ascii="Times New Roman" w:hAnsi="Times New Roman"/>
        </w:rPr>
      </w:pPr>
    </w:p>
    <w:p w14:paraId="10751817" w14:textId="77777777" w:rsidR="005312DF" w:rsidRPr="00892824" w:rsidRDefault="005312DF" w:rsidP="007A2717">
      <w:pPr>
        <w:pStyle w:val="Referncias"/>
        <w:spacing w:after="0"/>
        <w:ind w:firstLine="0"/>
        <w:jc w:val="center"/>
        <w:rPr>
          <w:rFonts w:ascii="Times New Roman" w:hAnsi="Times New Roman"/>
        </w:rPr>
      </w:pPr>
    </w:p>
    <w:p w14:paraId="7729E28C" w14:textId="77777777" w:rsidR="005312DF" w:rsidRPr="00892824" w:rsidRDefault="005312DF" w:rsidP="007A2717">
      <w:pPr>
        <w:pStyle w:val="Referncias"/>
        <w:spacing w:after="0"/>
        <w:ind w:firstLine="0"/>
        <w:jc w:val="center"/>
        <w:rPr>
          <w:rFonts w:ascii="Times New Roman" w:hAnsi="Times New Roman"/>
        </w:rPr>
      </w:pPr>
    </w:p>
    <w:p w14:paraId="1CE51DE8" w14:textId="77777777" w:rsidR="005312DF" w:rsidRPr="00892824" w:rsidRDefault="005312DF" w:rsidP="007A2717">
      <w:pPr>
        <w:pStyle w:val="Referncias"/>
        <w:spacing w:after="0"/>
        <w:ind w:firstLine="0"/>
        <w:jc w:val="center"/>
        <w:rPr>
          <w:rFonts w:ascii="Times New Roman" w:hAnsi="Times New Roman"/>
        </w:rPr>
      </w:pPr>
    </w:p>
    <w:p w14:paraId="1CB9094D" w14:textId="77777777" w:rsidR="005312DF" w:rsidRPr="00892824" w:rsidRDefault="005312DF" w:rsidP="007A2717">
      <w:pPr>
        <w:pStyle w:val="Referncias"/>
        <w:spacing w:after="0"/>
        <w:ind w:firstLine="0"/>
        <w:jc w:val="center"/>
        <w:rPr>
          <w:rFonts w:ascii="Times New Roman" w:hAnsi="Times New Roman"/>
        </w:rPr>
      </w:pPr>
    </w:p>
    <w:p w14:paraId="01A69569" w14:textId="77777777" w:rsidR="005312DF" w:rsidRPr="00892824" w:rsidRDefault="005312DF" w:rsidP="007A2717">
      <w:pPr>
        <w:pStyle w:val="Referncias"/>
        <w:spacing w:after="0"/>
        <w:ind w:firstLine="0"/>
        <w:jc w:val="center"/>
        <w:rPr>
          <w:rFonts w:ascii="Times New Roman" w:hAnsi="Times New Roman"/>
        </w:rPr>
      </w:pPr>
    </w:p>
    <w:p w14:paraId="6EBE86BA" w14:textId="77777777" w:rsidR="005312DF" w:rsidRPr="00892824" w:rsidRDefault="005312DF" w:rsidP="007A2717">
      <w:pPr>
        <w:pStyle w:val="Referncias"/>
        <w:spacing w:after="0"/>
        <w:ind w:firstLine="0"/>
        <w:jc w:val="center"/>
        <w:rPr>
          <w:rFonts w:ascii="Times New Roman" w:hAnsi="Times New Roman"/>
        </w:rPr>
      </w:pPr>
    </w:p>
    <w:p w14:paraId="1E438682" w14:textId="77777777" w:rsidR="005312DF" w:rsidRPr="00892824" w:rsidRDefault="005312DF" w:rsidP="007A2717">
      <w:pPr>
        <w:pStyle w:val="Referncias"/>
        <w:spacing w:after="0"/>
        <w:ind w:firstLine="0"/>
        <w:jc w:val="center"/>
        <w:rPr>
          <w:rFonts w:ascii="Times New Roman" w:hAnsi="Times New Roman"/>
        </w:rPr>
      </w:pPr>
    </w:p>
    <w:p w14:paraId="1F8BEEB0" w14:textId="77777777" w:rsidR="005312DF" w:rsidRPr="00892824" w:rsidRDefault="005312DF" w:rsidP="007A2717">
      <w:pPr>
        <w:pStyle w:val="Referncias"/>
        <w:spacing w:after="0"/>
        <w:ind w:firstLine="0"/>
        <w:jc w:val="center"/>
        <w:rPr>
          <w:rFonts w:ascii="Times New Roman" w:hAnsi="Times New Roman"/>
        </w:rPr>
      </w:pPr>
    </w:p>
    <w:p w14:paraId="56509806" w14:textId="77777777" w:rsidR="005312DF" w:rsidRPr="00892824" w:rsidRDefault="005312DF" w:rsidP="007A2717">
      <w:pPr>
        <w:pStyle w:val="Referncias"/>
        <w:spacing w:after="0"/>
        <w:ind w:firstLine="0"/>
        <w:jc w:val="center"/>
        <w:rPr>
          <w:rFonts w:ascii="Times New Roman" w:hAnsi="Times New Roman"/>
        </w:rPr>
      </w:pPr>
    </w:p>
    <w:p w14:paraId="6CE4FFF5" w14:textId="77777777" w:rsidR="005312DF" w:rsidRPr="00F846FA" w:rsidRDefault="00F846FA" w:rsidP="00F846FA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Anexos</w:t>
      </w:r>
    </w:p>
    <w:p w14:paraId="283C5BC8" w14:textId="77777777" w:rsidR="0070339E" w:rsidRDefault="005312DF">
      <w:pPr>
        <w:spacing w:line="240" w:lineRule="auto"/>
        <w:ind w:firstLine="0"/>
        <w:jc w:val="left"/>
        <w:rPr>
          <w:rFonts w:cs="Arial"/>
          <w:b/>
          <w:caps/>
          <w:sz w:val="32"/>
        </w:rPr>
      </w:pPr>
      <w:r w:rsidRPr="00892824">
        <w:br w:type="page"/>
      </w:r>
      <w:r w:rsidR="0070339E">
        <w:lastRenderedPageBreak/>
        <w:br w:type="page"/>
      </w:r>
    </w:p>
    <w:p w14:paraId="2E99D236" w14:textId="77777777" w:rsidR="007A2717" w:rsidRPr="00892824" w:rsidRDefault="007A2717" w:rsidP="007A2717">
      <w:pPr>
        <w:pStyle w:val="Ttulo5"/>
      </w:pPr>
      <w:bookmarkStart w:id="42" w:name="_Toc224545374"/>
      <w:r>
        <w:lastRenderedPageBreak/>
        <w:t>ANEXO</w:t>
      </w:r>
      <w:r w:rsidRPr="00892824">
        <w:t xml:space="preserve"> A</w:t>
      </w:r>
      <w:r>
        <w:t xml:space="preserve"> – Nome do aNEXO</w:t>
      </w:r>
      <w:bookmarkEnd w:id="42"/>
    </w:p>
    <w:p w14:paraId="5E223131" w14:textId="77777777" w:rsidR="00F649EB" w:rsidRDefault="007A2717" w:rsidP="007A2717">
      <w:pPr>
        <w:jc w:val="center"/>
      </w:pPr>
      <w:r>
        <w:t>Blablablablablablablablablablablablablablablablablablablablablablablablabla</w:t>
      </w:r>
      <w:r w:rsidRPr="007A2717">
        <w:t>blablablablablablablablablablablablablablablablablablablablablablablablablablablablablablabl</w:t>
      </w:r>
      <w:r>
        <w:t>ablablablablablablablablablablablablablablablablablablablablablablablablablablablablabla</w:t>
      </w:r>
      <w:r w:rsidR="00F649EB">
        <w:t>.</w:t>
      </w:r>
    </w:p>
    <w:p w14:paraId="60C5FAE4" w14:textId="77777777" w:rsidR="00CD2673" w:rsidRPr="00CD2673" w:rsidRDefault="00CD2673" w:rsidP="007A2717">
      <w:pPr>
        <w:jc w:val="center"/>
      </w:pPr>
      <w:r>
        <w:br w:type="page"/>
      </w:r>
    </w:p>
    <w:p w14:paraId="2636F1B8" w14:textId="77777777" w:rsidR="0070339E" w:rsidRDefault="0070339E">
      <w:pPr>
        <w:spacing w:line="240" w:lineRule="auto"/>
        <w:ind w:firstLine="0"/>
        <w:jc w:val="left"/>
        <w:rPr>
          <w:rFonts w:cs="Arial"/>
          <w:b/>
          <w:caps/>
          <w:sz w:val="32"/>
        </w:rPr>
      </w:pPr>
      <w:r>
        <w:lastRenderedPageBreak/>
        <w:br w:type="page"/>
      </w:r>
    </w:p>
    <w:p w14:paraId="24E3E11C" w14:textId="77777777" w:rsidR="00CD2673" w:rsidRPr="00CD2673" w:rsidRDefault="00CD2673" w:rsidP="00D774A3">
      <w:pPr>
        <w:pStyle w:val="Ttulo5"/>
      </w:pPr>
      <w:bookmarkStart w:id="43" w:name="_Toc224545375"/>
      <w:r w:rsidRPr="00CD2673">
        <w:lastRenderedPageBreak/>
        <w:t>Trabalhos publicados pelo Autor</w:t>
      </w:r>
      <w:bookmarkEnd w:id="43"/>
    </w:p>
    <w:p w14:paraId="553FAAAA" w14:textId="77777777" w:rsidR="00D774A3" w:rsidRPr="00CD2673" w:rsidRDefault="00D774A3" w:rsidP="00D774A3">
      <w:r>
        <w:t xml:space="preserve">Trabalhos publicados pelo autor durante o programa (obrigatório somente para teses de doutorado e dissertações de mestrado no </w:t>
      </w:r>
      <w:proofErr w:type="spellStart"/>
      <w:r>
        <w:t>template</w:t>
      </w:r>
      <w:proofErr w:type="spellEnd"/>
      <w:r>
        <w:t xml:space="preserve"> DC/UEL).</w:t>
      </w:r>
    </w:p>
    <w:p w14:paraId="06831E24" w14:textId="77777777" w:rsidR="00CD2673" w:rsidRPr="00CD2673" w:rsidRDefault="00CD2673" w:rsidP="00D774A3">
      <w:pPr>
        <w:pStyle w:val="PargrafodaLista"/>
        <w:numPr>
          <w:ilvl w:val="0"/>
          <w:numId w:val="9"/>
        </w:numPr>
        <w:ind w:left="426" w:hanging="426"/>
      </w:pPr>
      <w:r w:rsidRPr="00CD2673">
        <w:t xml:space="preserve">Jose da silva, autor2 da silva, orientador da silva, </w:t>
      </w:r>
      <w:proofErr w:type="spellStart"/>
      <w:r w:rsidRPr="00D774A3">
        <w:rPr>
          <w:b/>
        </w:rPr>
        <w:t>Titulo</w:t>
      </w:r>
      <w:proofErr w:type="spellEnd"/>
      <w:r w:rsidRPr="00D774A3">
        <w:rPr>
          <w:b/>
        </w:rPr>
        <w:t xml:space="preserve"> do artigo</w:t>
      </w:r>
      <w:r w:rsidRPr="00CD2673">
        <w:t xml:space="preserve">, local onde foi publicado, </w:t>
      </w:r>
      <w:proofErr w:type="spellStart"/>
      <w:r w:rsidRPr="00CD2673">
        <w:t>mes</w:t>
      </w:r>
      <w:proofErr w:type="spellEnd"/>
      <w:r w:rsidRPr="00CD2673">
        <w:t xml:space="preserve">/ano, editora, </w:t>
      </w:r>
      <w:proofErr w:type="spellStart"/>
      <w:r w:rsidRPr="00CD2673">
        <w:t>numero</w:t>
      </w:r>
      <w:proofErr w:type="spellEnd"/>
      <w:r w:rsidRPr="00CD2673">
        <w:t xml:space="preserve"> de </w:t>
      </w:r>
      <w:proofErr w:type="spellStart"/>
      <w:r w:rsidRPr="00CD2673">
        <w:t>pagina</w:t>
      </w:r>
      <w:proofErr w:type="spellEnd"/>
      <w:r w:rsidRPr="00CD2673">
        <w:t xml:space="preserve">, </w:t>
      </w:r>
      <w:proofErr w:type="spellStart"/>
      <w:r w:rsidRPr="00CD2673">
        <w:t>isbn</w:t>
      </w:r>
      <w:proofErr w:type="spellEnd"/>
      <w:r w:rsidR="006F0B41">
        <w:t xml:space="preserve">, (Qualis CC 2012, </w:t>
      </w:r>
      <w:proofErr w:type="spellStart"/>
      <w:r w:rsidR="006F0B41">
        <w:t>xx</w:t>
      </w:r>
      <w:proofErr w:type="spellEnd"/>
      <w:r w:rsidR="006F0B41">
        <w:t>)</w:t>
      </w:r>
    </w:p>
    <w:p w14:paraId="6F281182" w14:textId="77777777" w:rsidR="00CD2673" w:rsidRPr="00CD2673" w:rsidRDefault="00CD2673" w:rsidP="00D774A3">
      <w:pPr>
        <w:pStyle w:val="PargrafodaLista"/>
        <w:numPr>
          <w:ilvl w:val="0"/>
          <w:numId w:val="9"/>
        </w:numPr>
        <w:ind w:left="426" w:hanging="426"/>
      </w:pPr>
      <w:r w:rsidRPr="00CD2673">
        <w:t xml:space="preserve">Jose da silva, autor2 da silva, orientador da silva, </w:t>
      </w:r>
      <w:proofErr w:type="spellStart"/>
      <w:r w:rsidRPr="00D774A3">
        <w:rPr>
          <w:b/>
        </w:rPr>
        <w:t>Titulo</w:t>
      </w:r>
      <w:proofErr w:type="spellEnd"/>
      <w:r w:rsidRPr="00D774A3">
        <w:rPr>
          <w:b/>
        </w:rPr>
        <w:t xml:space="preserve"> do artigo</w:t>
      </w:r>
      <w:r w:rsidRPr="00CD2673">
        <w:t xml:space="preserve">, local onde foi publicado, </w:t>
      </w:r>
      <w:proofErr w:type="spellStart"/>
      <w:r w:rsidRPr="00CD2673">
        <w:t>mes</w:t>
      </w:r>
      <w:proofErr w:type="spellEnd"/>
      <w:r w:rsidRPr="00CD2673">
        <w:t xml:space="preserve">/ano, editora, </w:t>
      </w:r>
      <w:proofErr w:type="spellStart"/>
      <w:r w:rsidRPr="00CD2673">
        <w:t>numero</w:t>
      </w:r>
      <w:proofErr w:type="spellEnd"/>
      <w:r w:rsidRPr="00CD2673">
        <w:t xml:space="preserve"> de </w:t>
      </w:r>
      <w:proofErr w:type="spellStart"/>
      <w:r w:rsidRPr="00CD2673">
        <w:t>pagina</w:t>
      </w:r>
      <w:proofErr w:type="spellEnd"/>
      <w:r w:rsidRPr="00CD2673">
        <w:t xml:space="preserve">, </w:t>
      </w:r>
      <w:proofErr w:type="spellStart"/>
      <w:r w:rsidRPr="00CD2673">
        <w:t>isbn</w:t>
      </w:r>
      <w:proofErr w:type="spellEnd"/>
      <w:r w:rsidR="006F0B41">
        <w:t xml:space="preserve">, (Qualis CC 2012, </w:t>
      </w:r>
      <w:proofErr w:type="spellStart"/>
      <w:r w:rsidR="006F0B41">
        <w:t>xx</w:t>
      </w:r>
      <w:proofErr w:type="spellEnd"/>
      <w:r w:rsidR="006F0B41">
        <w:t>)</w:t>
      </w:r>
    </w:p>
    <w:p w14:paraId="6F349E89" w14:textId="77777777" w:rsidR="00CD2673" w:rsidRPr="00CD2673" w:rsidRDefault="00CD2673" w:rsidP="00D774A3">
      <w:pPr>
        <w:pStyle w:val="PargrafodaLista"/>
        <w:numPr>
          <w:ilvl w:val="0"/>
          <w:numId w:val="9"/>
        </w:numPr>
        <w:ind w:left="426" w:hanging="426"/>
      </w:pPr>
      <w:r w:rsidRPr="00CD2673">
        <w:t xml:space="preserve">Jose da silva, autor2 da silva, orientador da silva, </w:t>
      </w:r>
      <w:proofErr w:type="spellStart"/>
      <w:r w:rsidRPr="00D774A3">
        <w:rPr>
          <w:b/>
        </w:rPr>
        <w:t>Titulo</w:t>
      </w:r>
      <w:proofErr w:type="spellEnd"/>
      <w:r w:rsidRPr="00D774A3">
        <w:rPr>
          <w:b/>
        </w:rPr>
        <w:t xml:space="preserve"> do artigo</w:t>
      </w:r>
      <w:r w:rsidRPr="00CD2673">
        <w:t xml:space="preserve">, local onde foi publicado, </w:t>
      </w:r>
      <w:proofErr w:type="spellStart"/>
      <w:r w:rsidRPr="00CD2673">
        <w:t>mes</w:t>
      </w:r>
      <w:proofErr w:type="spellEnd"/>
      <w:r w:rsidRPr="00CD2673">
        <w:t xml:space="preserve">/ano, editora, </w:t>
      </w:r>
      <w:proofErr w:type="spellStart"/>
      <w:r w:rsidRPr="00CD2673">
        <w:t>numero</w:t>
      </w:r>
      <w:proofErr w:type="spellEnd"/>
      <w:r w:rsidRPr="00CD2673">
        <w:t xml:space="preserve"> de </w:t>
      </w:r>
      <w:proofErr w:type="spellStart"/>
      <w:r w:rsidRPr="00CD2673">
        <w:t>pagina</w:t>
      </w:r>
      <w:proofErr w:type="spellEnd"/>
      <w:r w:rsidRPr="00CD2673">
        <w:t xml:space="preserve">, </w:t>
      </w:r>
      <w:proofErr w:type="spellStart"/>
      <w:r w:rsidRPr="00CD2673">
        <w:t>isbn</w:t>
      </w:r>
      <w:proofErr w:type="spellEnd"/>
      <w:r w:rsidR="006F0B41">
        <w:t xml:space="preserve">, (Qualis CC 2012, </w:t>
      </w:r>
      <w:proofErr w:type="spellStart"/>
      <w:r w:rsidR="006F0B41">
        <w:t>xx</w:t>
      </w:r>
      <w:proofErr w:type="spellEnd"/>
      <w:r w:rsidR="006F0B41">
        <w:t>)</w:t>
      </w:r>
    </w:p>
    <w:p w14:paraId="50B2E6C7" w14:textId="77777777" w:rsidR="00CD2673" w:rsidRPr="00CD2673" w:rsidRDefault="00CD2673" w:rsidP="00D774A3">
      <w:pPr>
        <w:pStyle w:val="PargrafodaLista"/>
        <w:numPr>
          <w:ilvl w:val="0"/>
          <w:numId w:val="9"/>
        </w:numPr>
        <w:ind w:left="426" w:hanging="426"/>
      </w:pPr>
      <w:r w:rsidRPr="00CD2673">
        <w:t xml:space="preserve">Jose da silva, autor2 da silva, orientador da silva, </w:t>
      </w:r>
      <w:proofErr w:type="spellStart"/>
      <w:r w:rsidRPr="00D774A3">
        <w:rPr>
          <w:b/>
        </w:rPr>
        <w:t>Titulo</w:t>
      </w:r>
      <w:proofErr w:type="spellEnd"/>
      <w:r w:rsidRPr="00D774A3">
        <w:rPr>
          <w:b/>
        </w:rPr>
        <w:t xml:space="preserve"> do artigo</w:t>
      </w:r>
      <w:r w:rsidRPr="00CD2673">
        <w:t xml:space="preserve">, local onde foi publicado, </w:t>
      </w:r>
      <w:proofErr w:type="spellStart"/>
      <w:r w:rsidRPr="00CD2673">
        <w:t>mes</w:t>
      </w:r>
      <w:proofErr w:type="spellEnd"/>
      <w:r w:rsidRPr="00CD2673">
        <w:t xml:space="preserve">/ano, editora, </w:t>
      </w:r>
      <w:proofErr w:type="spellStart"/>
      <w:r w:rsidRPr="00CD2673">
        <w:t>numero</w:t>
      </w:r>
      <w:proofErr w:type="spellEnd"/>
      <w:r w:rsidRPr="00CD2673">
        <w:t xml:space="preserve"> de </w:t>
      </w:r>
      <w:proofErr w:type="spellStart"/>
      <w:r w:rsidRPr="00CD2673">
        <w:t>pagina</w:t>
      </w:r>
      <w:proofErr w:type="spellEnd"/>
      <w:r w:rsidRPr="00CD2673">
        <w:t xml:space="preserve">, </w:t>
      </w:r>
      <w:proofErr w:type="spellStart"/>
      <w:r w:rsidRPr="00CD2673">
        <w:t>isbn</w:t>
      </w:r>
      <w:proofErr w:type="spellEnd"/>
      <w:r w:rsidR="006F0B41">
        <w:t xml:space="preserve">, (Qualis CC 2012, </w:t>
      </w:r>
      <w:proofErr w:type="spellStart"/>
      <w:r w:rsidR="006F0B41">
        <w:t>xx</w:t>
      </w:r>
      <w:proofErr w:type="spellEnd"/>
      <w:r w:rsidR="006F0B41">
        <w:t>)</w:t>
      </w:r>
    </w:p>
    <w:sectPr w:rsidR="00CD2673" w:rsidRPr="00CD2673" w:rsidSect="00741B28">
      <w:headerReference w:type="default" r:id="rId22"/>
      <w:pgSz w:w="11907" w:h="16840" w:code="9"/>
      <w:pgMar w:top="1701" w:right="1134" w:bottom="1134" w:left="1701" w:header="1134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8BF96" w14:textId="77777777" w:rsidR="00A345FD" w:rsidRDefault="00A345FD">
      <w:r>
        <w:separator/>
      </w:r>
    </w:p>
  </w:endnote>
  <w:endnote w:type="continuationSeparator" w:id="0">
    <w:p w14:paraId="55A4ED9E" w14:textId="77777777" w:rsidR="00A345FD" w:rsidRDefault="00A34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ILDOP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48439" w14:textId="77777777" w:rsidR="00A345FD" w:rsidRDefault="00A345FD">
      <w:r>
        <w:separator/>
      </w:r>
    </w:p>
  </w:footnote>
  <w:footnote w:type="continuationSeparator" w:id="0">
    <w:p w14:paraId="1756A774" w14:textId="77777777" w:rsidR="00A345FD" w:rsidRDefault="00A345FD">
      <w:r>
        <w:continuationSeparator/>
      </w:r>
    </w:p>
  </w:footnote>
  <w:footnote w:id="1">
    <w:p w14:paraId="223E3859" w14:textId="77777777" w:rsidR="00866DB6" w:rsidRDefault="00866DB6" w:rsidP="00866DB6">
      <w:pPr>
        <w:pStyle w:val="Textodenotaderodap"/>
      </w:pPr>
      <w:r>
        <w:rPr>
          <w:rStyle w:val="Refdenotaderodap"/>
        </w:rPr>
        <w:footnoteRef/>
      </w:r>
      <w:r>
        <w:t xml:space="preserve"> https://bibword.codeplex.com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3E2CB" w14:textId="77777777" w:rsidR="001507A1" w:rsidRDefault="001507A1" w:rsidP="00F71D8B">
    <w:pPr>
      <w:pStyle w:val="Cabealho"/>
      <w:ind w:right="36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6A29F" w14:textId="77777777" w:rsidR="001507A1" w:rsidRDefault="001507A1">
    <w:pPr>
      <w:pStyle w:val="Cabealho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8AD33" w14:textId="77777777" w:rsidR="001507A1" w:rsidRDefault="001507A1">
    <w:pPr>
      <w:pStyle w:val="Cabealho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9F4CC" w14:textId="77777777" w:rsidR="001507A1" w:rsidRDefault="001507A1" w:rsidP="00862696">
    <w:pPr>
      <w:pStyle w:val="Cabealho"/>
      <w:framePr w:wrap="around" w:vAnchor="text" w:hAnchor="margin" w:xAlign="right" w:y="1"/>
      <w:ind w:firstLine="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6752D9">
      <w:rPr>
        <w:rStyle w:val="Nmerodepgina"/>
        <w:noProof/>
      </w:rPr>
      <w:t>29</w:t>
    </w:r>
    <w:r>
      <w:rPr>
        <w:rStyle w:val="Nmerodepgina"/>
      </w:rPr>
      <w:fldChar w:fldCharType="end"/>
    </w:r>
  </w:p>
  <w:p w14:paraId="7FA10CDF" w14:textId="77777777" w:rsidR="001507A1" w:rsidRDefault="001507A1">
    <w:pPr>
      <w:pStyle w:val="Cabealh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2D28E0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6FE78B2"/>
    <w:lvl w:ilvl="0">
      <w:start w:val="1"/>
      <w:numFmt w:val="bullet"/>
      <w:pStyle w:val="Subalne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50241C9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1143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3705A91"/>
    <w:multiLevelType w:val="hybridMultilevel"/>
    <w:tmpl w:val="5F76B55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82E72E9"/>
    <w:multiLevelType w:val="hybridMultilevel"/>
    <w:tmpl w:val="6A606362"/>
    <w:lvl w:ilvl="0" w:tplc="2BEA2FEA">
      <w:start w:val="1"/>
      <w:numFmt w:val="lowerLetter"/>
      <w:pStyle w:val="MarcadorAlfabtico"/>
      <w:lvlText w:val="%1)"/>
      <w:lvlJc w:val="left"/>
      <w:pPr>
        <w:tabs>
          <w:tab w:val="num" w:pos="2132"/>
        </w:tabs>
        <w:ind w:left="2132" w:hanging="431"/>
      </w:pPr>
      <w:rPr>
        <w:rFonts w:ascii="Arial" w:hAnsi="Arial" w:hint="default"/>
        <w:b w:val="0"/>
        <w:i w:val="0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F77979"/>
    <w:multiLevelType w:val="hybridMultilevel"/>
    <w:tmpl w:val="BF246798"/>
    <w:lvl w:ilvl="0" w:tplc="C27E02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2509AF"/>
    <w:multiLevelType w:val="hybridMultilevel"/>
    <w:tmpl w:val="64D01B02"/>
    <w:lvl w:ilvl="0" w:tplc="0416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4BED028D"/>
    <w:multiLevelType w:val="hybridMultilevel"/>
    <w:tmpl w:val="FD68361C"/>
    <w:lvl w:ilvl="0" w:tplc="D2C8F186">
      <w:start w:val="1"/>
      <w:numFmt w:val="decimal"/>
      <w:lvlText w:val="%1  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0A3C94"/>
    <w:multiLevelType w:val="hybridMultilevel"/>
    <w:tmpl w:val="239A4EE6"/>
    <w:lvl w:ilvl="0" w:tplc="221E453E">
      <w:start w:val="1"/>
      <w:numFmt w:val="decimal"/>
      <w:lvlText w:val="%1  "/>
      <w:lvlJc w:val="left"/>
      <w:pPr>
        <w:ind w:left="720" w:hanging="360"/>
      </w:pPr>
      <w:rPr>
        <w:rFonts w:hint="default"/>
      </w:rPr>
    </w:lvl>
    <w:lvl w:ilvl="1" w:tplc="B3983D6E">
      <w:start w:val="1"/>
      <w:numFmt w:val="decimal"/>
      <w:lvlText w:val="%2  "/>
      <w:lvlJc w:val="left"/>
      <w:pPr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D66208"/>
    <w:multiLevelType w:val="hybridMultilevel"/>
    <w:tmpl w:val="561E21B4"/>
    <w:lvl w:ilvl="0" w:tplc="0416000F">
      <w:start w:val="1"/>
      <w:numFmt w:val="decimal"/>
      <w:lvlText w:val="%1."/>
      <w:lvlJc w:val="left"/>
      <w:pPr>
        <w:ind w:left="2421" w:hanging="360"/>
      </w:p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7634040F"/>
    <w:multiLevelType w:val="hybridMultilevel"/>
    <w:tmpl w:val="BD920E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48808">
    <w:abstractNumId w:val="1"/>
  </w:num>
  <w:num w:numId="2" w16cid:durableId="1725179868">
    <w:abstractNumId w:val="0"/>
  </w:num>
  <w:num w:numId="3" w16cid:durableId="520509637">
    <w:abstractNumId w:val="4"/>
  </w:num>
  <w:num w:numId="4" w16cid:durableId="1697658883">
    <w:abstractNumId w:val="10"/>
  </w:num>
  <w:num w:numId="5" w16cid:durableId="143006955">
    <w:abstractNumId w:val="5"/>
  </w:num>
  <w:num w:numId="6" w16cid:durableId="401953598">
    <w:abstractNumId w:val="7"/>
  </w:num>
  <w:num w:numId="7" w16cid:durableId="1862931467">
    <w:abstractNumId w:val="8"/>
  </w:num>
  <w:num w:numId="8" w16cid:durableId="681513565">
    <w:abstractNumId w:val="2"/>
  </w:num>
  <w:num w:numId="9" w16cid:durableId="974334422">
    <w:abstractNumId w:val="9"/>
  </w:num>
  <w:num w:numId="10" w16cid:durableId="213348263">
    <w:abstractNumId w:val="6"/>
  </w:num>
  <w:num w:numId="11" w16cid:durableId="60515944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148"/>
    <w:rsid w:val="00006E18"/>
    <w:rsid w:val="0001464D"/>
    <w:rsid w:val="000327DD"/>
    <w:rsid w:val="00034F1F"/>
    <w:rsid w:val="000359BF"/>
    <w:rsid w:val="0004412E"/>
    <w:rsid w:val="000466A1"/>
    <w:rsid w:val="00064946"/>
    <w:rsid w:val="00065E64"/>
    <w:rsid w:val="000709EA"/>
    <w:rsid w:val="00072611"/>
    <w:rsid w:val="00077593"/>
    <w:rsid w:val="00096AC3"/>
    <w:rsid w:val="00097967"/>
    <w:rsid w:val="000A0178"/>
    <w:rsid w:val="000B2C7C"/>
    <w:rsid w:val="000C4612"/>
    <w:rsid w:val="000D249C"/>
    <w:rsid w:val="000E11FB"/>
    <w:rsid w:val="001066AA"/>
    <w:rsid w:val="001273EB"/>
    <w:rsid w:val="00130B24"/>
    <w:rsid w:val="001507A1"/>
    <w:rsid w:val="001543D7"/>
    <w:rsid w:val="00157F5D"/>
    <w:rsid w:val="00161D20"/>
    <w:rsid w:val="00163AE1"/>
    <w:rsid w:val="00174687"/>
    <w:rsid w:val="00185EEF"/>
    <w:rsid w:val="0019381F"/>
    <w:rsid w:val="001A737D"/>
    <w:rsid w:val="001C20A2"/>
    <w:rsid w:val="001C62A8"/>
    <w:rsid w:val="001E15F4"/>
    <w:rsid w:val="00205138"/>
    <w:rsid w:val="00214938"/>
    <w:rsid w:val="00225586"/>
    <w:rsid w:val="002600E2"/>
    <w:rsid w:val="00267E93"/>
    <w:rsid w:val="00275708"/>
    <w:rsid w:val="00284FB7"/>
    <w:rsid w:val="0029013B"/>
    <w:rsid w:val="002A2256"/>
    <w:rsid w:val="002A3E92"/>
    <w:rsid w:val="002A65EE"/>
    <w:rsid w:val="002B2E6F"/>
    <w:rsid w:val="002B5F65"/>
    <w:rsid w:val="002C37E1"/>
    <w:rsid w:val="002E2F8F"/>
    <w:rsid w:val="00312BEF"/>
    <w:rsid w:val="00314E5D"/>
    <w:rsid w:val="00315670"/>
    <w:rsid w:val="003240DA"/>
    <w:rsid w:val="00324F4F"/>
    <w:rsid w:val="00337D46"/>
    <w:rsid w:val="0034436E"/>
    <w:rsid w:val="003472BB"/>
    <w:rsid w:val="00360182"/>
    <w:rsid w:val="00366AD9"/>
    <w:rsid w:val="00367A31"/>
    <w:rsid w:val="00377B9D"/>
    <w:rsid w:val="00382AB3"/>
    <w:rsid w:val="0038711C"/>
    <w:rsid w:val="003B707A"/>
    <w:rsid w:val="003C2B11"/>
    <w:rsid w:val="003C443D"/>
    <w:rsid w:val="003C5599"/>
    <w:rsid w:val="003E2CE5"/>
    <w:rsid w:val="003E4B93"/>
    <w:rsid w:val="003F05FE"/>
    <w:rsid w:val="0040267D"/>
    <w:rsid w:val="0042717C"/>
    <w:rsid w:val="00442BD4"/>
    <w:rsid w:val="00445917"/>
    <w:rsid w:val="0045002C"/>
    <w:rsid w:val="004615FB"/>
    <w:rsid w:val="00466F89"/>
    <w:rsid w:val="0047048C"/>
    <w:rsid w:val="004717D0"/>
    <w:rsid w:val="004806B2"/>
    <w:rsid w:val="00482CA2"/>
    <w:rsid w:val="00484A67"/>
    <w:rsid w:val="00494F6F"/>
    <w:rsid w:val="00496207"/>
    <w:rsid w:val="004B36EB"/>
    <w:rsid w:val="004D7782"/>
    <w:rsid w:val="004E1CC9"/>
    <w:rsid w:val="00514B47"/>
    <w:rsid w:val="00516517"/>
    <w:rsid w:val="00516571"/>
    <w:rsid w:val="00524463"/>
    <w:rsid w:val="005253DF"/>
    <w:rsid w:val="005312DF"/>
    <w:rsid w:val="00531FCA"/>
    <w:rsid w:val="0053279C"/>
    <w:rsid w:val="00547177"/>
    <w:rsid w:val="0055094F"/>
    <w:rsid w:val="00552C4C"/>
    <w:rsid w:val="00574AC0"/>
    <w:rsid w:val="00581968"/>
    <w:rsid w:val="00581A68"/>
    <w:rsid w:val="0058350C"/>
    <w:rsid w:val="005B2D0E"/>
    <w:rsid w:val="005E2446"/>
    <w:rsid w:val="005E51B5"/>
    <w:rsid w:val="006045A2"/>
    <w:rsid w:val="006129E2"/>
    <w:rsid w:val="00620E68"/>
    <w:rsid w:val="00621BCA"/>
    <w:rsid w:val="006311FF"/>
    <w:rsid w:val="00654A38"/>
    <w:rsid w:val="006579F2"/>
    <w:rsid w:val="00671573"/>
    <w:rsid w:val="006752D9"/>
    <w:rsid w:val="00693487"/>
    <w:rsid w:val="006A114D"/>
    <w:rsid w:val="006A5FB0"/>
    <w:rsid w:val="006B121F"/>
    <w:rsid w:val="006B2011"/>
    <w:rsid w:val="006B34D1"/>
    <w:rsid w:val="006B3BD7"/>
    <w:rsid w:val="006E397C"/>
    <w:rsid w:val="006E73E4"/>
    <w:rsid w:val="006F0B41"/>
    <w:rsid w:val="006F492A"/>
    <w:rsid w:val="006F7182"/>
    <w:rsid w:val="0070339E"/>
    <w:rsid w:val="00706F1B"/>
    <w:rsid w:val="007148C5"/>
    <w:rsid w:val="00715511"/>
    <w:rsid w:val="007209EB"/>
    <w:rsid w:val="00734D3E"/>
    <w:rsid w:val="00741B28"/>
    <w:rsid w:val="00742C1B"/>
    <w:rsid w:val="00747885"/>
    <w:rsid w:val="007515D7"/>
    <w:rsid w:val="00751F09"/>
    <w:rsid w:val="007568AF"/>
    <w:rsid w:val="00772A26"/>
    <w:rsid w:val="00775EA2"/>
    <w:rsid w:val="007779BB"/>
    <w:rsid w:val="00781337"/>
    <w:rsid w:val="0079094B"/>
    <w:rsid w:val="00791821"/>
    <w:rsid w:val="007A2717"/>
    <w:rsid w:val="007B56A1"/>
    <w:rsid w:val="007B6C04"/>
    <w:rsid w:val="007C0236"/>
    <w:rsid w:val="007C1A5B"/>
    <w:rsid w:val="007E090C"/>
    <w:rsid w:val="007E155D"/>
    <w:rsid w:val="007E277B"/>
    <w:rsid w:val="007F3193"/>
    <w:rsid w:val="007F4370"/>
    <w:rsid w:val="00807C01"/>
    <w:rsid w:val="008109BC"/>
    <w:rsid w:val="0081165D"/>
    <w:rsid w:val="008221A9"/>
    <w:rsid w:val="00824A8E"/>
    <w:rsid w:val="00834BF5"/>
    <w:rsid w:val="00862696"/>
    <w:rsid w:val="00862915"/>
    <w:rsid w:val="00866DB6"/>
    <w:rsid w:val="00866E44"/>
    <w:rsid w:val="00881B19"/>
    <w:rsid w:val="00881D0F"/>
    <w:rsid w:val="00892824"/>
    <w:rsid w:val="00894F8B"/>
    <w:rsid w:val="008A271F"/>
    <w:rsid w:val="008C29DA"/>
    <w:rsid w:val="008D3568"/>
    <w:rsid w:val="008D4DFD"/>
    <w:rsid w:val="008E2329"/>
    <w:rsid w:val="008E3D3A"/>
    <w:rsid w:val="00901732"/>
    <w:rsid w:val="0092272F"/>
    <w:rsid w:val="00923025"/>
    <w:rsid w:val="00923BDC"/>
    <w:rsid w:val="00934A43"/>
    <w:rsid w:val="00943AE9"/>
    <w:rsid w:val="00947376"/>
    <w:rsid w:val="0096226A"/>
    <w:rsid w:val="00987167"/>
    <w:rsid w:val="0098792E"/>
    <w:rsid w:val="00987B70"/>
    <w:rsid w:val="00990233"/>
    <w:rsid w:val="009941C0"/>
    <w:rsid w:val="00997FFD"/>
    <w:rsid w:val="009B0068"/>
    <w:rsid w:val="009B1AAF"/>
    <w:rsid w:val="009B40EC"/>
    <w:rsid w:val="009B7195"/>
    <w:rsid w:val="009C0268"/>
    <w:rsid w:val="009E21F4"/>
    <w:rsid w:val="009F163C"/>
    <w:rsid w:val="009F24E8"/>
    <w:rsid w:val="009F7B1F"/>
    <w:rsid w:val="00A06113"/>
    <w:rsid w:val="00A06EF0"/>
    <w:rsid w:val="00A07EAE"/>
    <w:rsid w:val="00A2068F"/>
    <w:rsid w:val="00A2574C"/>
    <w:rsid w:val="00A345FD"/>
    <w:rsid w:val="00A46869"/>
    <w:rsid w:val="00A60D03"/>
    <w:rsid w:val="00A834FA"/>
    <w:rsid w:val="00A83708"/>
    <w:rsid w:val="00AA525B"/>
    <w:rsid w:val="00AB060A"/>
    <w:rsid w:val="00AB6EF9"/>
    <w:rsid w:val="00AB7655"/>
    <w:rsid w:val="00AD0297"/>
    <w:rsid w:val="00AD5003"/>
    <w:rsid w:val="00AE320E"/>
    <w:rsid w:val="00B0103B"/>
    <w:rsid w:val="00B01EAD"/>
    <w:rsid w:val="00B04672"/>
    <w:rsid w:val="00B04A90"/>
    <w:rsid w:val="00B07F93"/>
    <w:rsid w:val="00B31244"/>
    <w:rsid w:val="00B32445"/>
    <w:rsid w:val="00B4013A"/>
    <w:rsid w:val="00B5709D"/>
    <w:rsid w:val="00B719FF"/>
    <w:rsid w:val="00B80933"/>
    <w:rsid w:val="00B83E4C"/>
    <w:rsid w:val="00B85D20"/>
    <w:rsid w:val="00B93E53"/>
    <w:rsid w:val="00B96D15"/>
    <w:rsid w:val="00BA5C1E"/>
    <w:rsid w:val="00BA5E42"/>
    <w:rsid w:val="00BB2A69"/>
    <w:rsid w:val="00BC4EA6"/>
    <w:rsid w:val="00BE29B4"/>
    <w:rsid w:val="00BF0918"/>
    <w:rsid w:val="00BF6BF2"/>
    <w:rsid w:val="00C003DD"/>
    <w:rsid w:val="00C160D3"/>
    <w:rsid w:val="00C21B3E"/>
    <w:rsid w:val="00C40284"/>
    <w:rsid w:val="00C40AB3"/>
    <w:rsid w:val="00C45076"/>
    <w:rsid w:val="00C56949"/>
    <w:rsid w:val="00C57EB8"/>
    <w:rsid w:val="00C7432B"/>
    <w:rsid w:val="00C76F7B"/>
    <w:rsid w:val="00C77F0F"/>
    <w:rsid w:val="00C844F3"/>
    <w:rsid w:val="00C86C41"/>
    <w:rsid w:val="00C913A9"/>
    <w:rsid w:val="00C96700"/>
    <w:rsid w:val="00CA0A36"/>
    <w:rsid w:val="00CA62B5"/>
    <w:rsid w:val="00CB0BB3"/>
    <w:rsid w:val="00CC4D0C"/>
    <w:rsid w:val="00CC78B7"/>
    <w:rsid w:val="00CD2673"/>
    <w:rsid w:val="00CE4DE7"/>
    <w:rsid w:val="00CE7863"/>
    <w:rsid w:val="00CF40EC"/>
    <w:rsid w:val="00D07342"/>
    <w:rsid w:val="00D17D69"/>
    <w:rsid w:val="00D20B19"/>
    <w:rsid w:val="00D243ED"/>
    <w:rsid w:val="00D26A80"/>
    <w:rsid w:val="00D63BE6"/>
    <w:rsid w:val="00D774A3"/>
    <w:rsid w:val="00D83079"/>
    <w:rsid w:val="00D846CF"/>
    <w:rsid w:val="00D86057"/>
    <w:rsid w:val="00DC22CA"/>
    <w:rsid w:val="00DC65FD"/>
    <w:rsid w:val="00DC6D35"/>
    <w:rsid w:val="00DC7552"/>
    <w:rsid w:val="00DE2239"/>
    <w:rsid w:val="00DF700A"/>
    <w:rsid w:val="00E06226"/>
    <w:rsid w:val="00E07852"/>
    <w:rsid w:val="00E273F3"/>
    <w:rsid w:val="00E524DC"/>
    <w:rsid w:val="00E55E7B"/>
    <w:rsid w:val="00E61A90"/>
    <w:rsid w:val="00E67D03"/>
    <w:rsid w:val="00E71148"/>
    <w:rsid w:val="00E74724"/>
    <w:rsid w:val="00E759D9"/>
    <w:rsid w:val="00E873A7"/>
    <w:rsid w:val="00E957F6"/>
    <w:rsid w:val="00EA5C5D"/>
    <w:rsid w:val="00EA6011"/>
    <w:rsid w:val="00EB26A2"/>
    <w:rsid w:val="00EB4FF5"/>
    <w:rsid w:val="00EC4CE0"/>
    <w:rsid w:val="00ED3932"/>
    <w:rsid w:val="00EE19A0"/>
    <w:rsid w:val="00F00912"/>
    <w:rsid w:val="00F16BAF"/>
    <w:rsid w:val="00F21145"/>
    <w:rsid w:val="00F226D2"/>
    <w:rsid w:val="00F313CD"/>
    <w:rsid w:val="00F35F6F"/>
    <w:rsid w:val="00F42165"/>
    <w:rsid w:val="00F446A8"/>
    <w:rsid w:val="00F53239"/>
    <w:rsid w:val="00F53828"/>
    <w:rsid w:val="00F62DF1"/>
    <w:rsid w:val="00F63A05"/>
    <w:rsid w:val="00F649EB"/>
    <w:rsid w:val="00F71D8B"/>
    <w:rsid w:val="00F75099"/>
    <w:rsid w:val="00F846FA"/>
    <w:rsid w:val="00F85477"/>
    <w:rsid w:val="00F9114A"/>
    <w:rsid w:val="00F937BC"/>
    <w:rsid w:val="00FA22F4"/>
    <w:rsid w:val="00FA28DC"/>
    <w:rsid w:val="00FA560E"/>
    <w:rsid w:val="00FC0989"/>
    <w:rsid w:val="00FC5C8C"/>
    <w:rsid w:val="00FE076A"/>
    <w:rsid w:val="00FE537C"/>
    <w:rsid w:val="00FF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F59F7C5"/>
  <w15:chartTrackingRefBased/>
  <w15:docId w15:val="{813EB95A-B635-464E-897F-1E401FD6E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0A2"/>
    <w:rPr>
      <w:sz w:val="24"/>
      <w:szCs w:val="24"/>
    </w:rPr>
  </w:style>
  <w:style w:type="paragraph" w:styleId="Ttulo1">
    <w:name w:val="heading 1"/>
    <w:basedOn w:val="Normal"/>
    <w:next w:val="Pargrafo"/>
    <w:link w:val="Ttulo1Char"/>
    <w:uiPriority w:val="9"/>
    <w:qFormat/>
    <w:rsid w:val="007E090C"/>
    <w:pPr>
      <w:keepNext/>
      <w:pageBreakBefore/>
      <w:widowControl w:val="0"/>
      <w:numPr>
        <w:numId w:val="8"/>
      </w:numPr>
      <w:tabs>
        <w:tab w:val="left" w:pos="227"/>
        <w:tab w:val="left" w:pos="454"/>
      </w:tabs>
      <w:spacing w:after="480"/>
      <w:ind w:left="431" w:hanging="431"/>
      <w:outlineLvl w:val="0"/>
    </w:pPr>
    <w:rPr>
      <w:b/>
      <w:caps/>
      <w:noProof/>
      <w:snapToGrid w:val="0"/>
      <w:kern w:val="28"/>
      <w:sz w:val="32"/>
      <w:szCs w:val="20"/>
    </w:rPr>
  </w:style>
  <w:style w:type="paragraph" w:styleId="Ttulo2">
    <w:name w:val="heading 2"/>
    <w:basedOn w:val="Normal"/>
    <w:next w:val="Normal"/>
    <w:qFormat/>
    <w:rsid w:val="007E090C"/>
    <w:pPr>
      <w:keepNext/>
      <w:numPr>
        <w:ilvl w:val="1"/>
        <w:numId w:val="8"/>
      </w:numPr>
      <w:spacing w:before="720" w:after="240"/>
      <w:ind w:left="578" w:hanging="578"/>
      <w:outlineLvl w:val="1"/>
    </w:pPr>
    <w:rPr>
      <w:b/>
      <w:sz w:val="32"/>
      <w:szCs w:val="20"/>
    </w:rPr>
  </w:style>
  <w:style w:type="paragraph" w:styleId="Ttulo3">
    <w:name w:val="heading 3"/>
    <w:basedOn w:val="Normal"/>
    <w:next w:val="Pargrafo"/>
    <w:qFormat/>
    <w:rsid w:val="007E090C"/>
    <w:pPr>
      <w:keepNext/>
      <w:widowControl w:val="0"/>
      <w:numPr>
        <w:ilvl w:val="2"/>
        <w:numId w:val="8"/>
      </w:numPr>
      <w:tabs>
        <w:tab w:val="left" w:pos="227"/>
        <w:tab w:val="left" w:pos="624"/>
      </w:tabs>
      <w:spacing w:before="480" w:after="240"/>
      <w:outlineLvl w:val="2"/>
    </w:pPr>
    <w:rPr>
      <w:b/>
      <w:noProof/>
      <w:snapToGrid w:val="0"/>
      <w:sz w:val="28"/>
      <w:szCs w:val="20"/>
    </w:rPr>
  </w:style>
  <w:style w:type="paragraph" w:styleId="Ttulo4">
    <w:name w:val="heading 4"/>
    <w:basedOn w:val="Normal"/>
    <w:next w:val="Pargrafo"/>
    <w:qFormat/>
    <w:rsid w:val="007E090C"/>
    <w:pPr>
      <w:keepNext/>
      <w:widowControl w:val="0"/>
      <w:numPr>
        <w:ilvl w:val="3"/>
        <w:numId w:val="8"/>
      </w:numPr>
      <w:tabs>
        <w:tab w:val="left" w:pos="227"/>
        <w:tab w:val="left" w:pos="851"/>
      </w:tabs>
      <w:spacing w:before="360" w:after="240"/>
      <w:ind w:left="862" w:hanging="862"/>
      <w:outlineLvl w:val="3"/>
    </w:pPr>
    <w:rPr>
      <w:b/>
      <w:noProof/>
      <w:snapToGrid w:val="0"/>
      <w:szCs w:val="20"/>
    </w:rPr>
  </w:style>
  <w:style w:type="paragraph" w:styleId="Ttulo5">
    <w:name w:val="heading 5"/>
    <w:basedOn w:val="Normal"/>
    <w:next w:val="Normal"/>
    <w:qFormat/>
    <w:rsid w:val="00130B24"/>
    <w:pPr>
      <w:keepNext/>
      <w:spacing w:after="480"/>
      <w:ind w:firstLine="0"/>
      <w:jc w:val="center"/>
      <w:outlineLvl w:val="4"/>
    </w:pPr>
    <w:rPr>
      <w:rFonts w:cs="Arial"/>
      <w:b/>
      <w:caps/>
      <w:sz w:val="32"/>
    </w:rPr>
  </w:style>
  <w:style w:type="paragraph" w:styleId="Ttulo6">
    <w:name w:val="heading 6"/>
    <w:basedOn w:val="Normal"/>
    <w:next w:val="Pargrafo"/>
    <w:qFormat/>
    <w:rsid w:val="00130B24"/>
    <w:pPr>
      <w:widowControl w:val="0"/>
      <w:spacing w:after="480"/>
      <w:ind w:firstLine="0"/>
      <w:jc w:val="center"/>
      <w:outlineLvl w:val="5"/>
    </w:pPr>
    <w:rPr>
      <w:b/>
      <w:caps/>
      <w:noProof/>
      <w:snapToGrid w:val="0"/>
      <w:sz w:val="32"/>
      <w:szCs w:val="2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07852"/>
    <w:pPr>
      <w:numPr>
        <w:ilvl w:val="6"/>
        <w:numId w:val="8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07852"/>
    <w:pPr>
      <w:numPr>
        <w:ilvl w:val="7"/>
        <w:numId w:val="8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8"/>
      </w:numPr>
      <w:jc w:val="center"/>
      <w:outlineLvl w:val="8"/>
    </w:pPr>
    <w:rPr>
      <w:b/>
      <w:bCs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pPr>
      <w:ind w:left="426" w:hanging="426"/>
    </w:pPr>
    <w:rPr>
      <w:sz w:val="28"/>
      <w:szCs w:val="2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  <w:rPr>
      <w:sz w:val="20"/>
      <w:szCs w:val="20"/>
    </w:r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rPr>
      <w:sz w:val="28"/>
      <w:szCs w:val="20"/>
    </w:rPr>
  </w:style>
  <w:style w:type="paragraph" w:customStyle="1" w:styleId="NomedoAutoreCurso">
    <w:name w:val="Nome do Autor e Curso"/>
    <w:basedOn w:val="Normal"/>
    <w:pPr>
      <w:widowControl w:val="0"/>
      <w:jc w:val="center"/>
    </w:pPr>
    <w:rPr>
      <w:rFonts w:ascii="Arial" w:hAnsi="Arial"/>
      <w:caps/>
      <w:noProof/>
      <w:snapToGrid w:val="0"/>
      <w:sz w:val="28"/>
      <w:szCs w:val="20"/>
    </w:rPr>
  </w:style>
  <w:style w:type="paragraph" w:customStyle="1" w:styleId="TtulodoTrabalho">
    <w:name w:val="Título do Trabalho"/>
    <w:basedOn w:val="Normal"/>
    <w:next w:val="SubttulodoTrabalho"/>
    <w:pPr>
      <w:widowControl w:val="0"/>
      <w:jc w:val="center"/>
    </w:pPr>
    <w:rPr>
      <w:rFonts w:ascii="Arial" w:hAnsi="Arial"/>
      <w:b/>
      <w:caps/>
      <w:noProof/>
      <w:snapToGrid w:val="0"/>
      <w:sz w:val="32"/>
      <w:szCs w:val="20"/>
    </w:rPr>
  </w:style>
  <w:style w:type="paragraph" w:customStyle="1" w:styleId="SubttulodoTrabalho">
    <w:name w:val="Subtítulo do Trabalho"/>
    <w:basedOn w:val="Normal"/>
    <w:next w:val="Normal"/>
    <w:pPr>
      <w:widowControl w:val="0"/>
      <w:jc w:val="center"/>
    </w:pPr>
    <w:rPr>
      <w:rFonts w:ascii="Arial" w:hAnsi="Arial"/>
      <w:b/>
      <w:smallCaps/>
      <w:noProof/>
      <w:snapToGrid w:val="0"/>
      <w:sz w:val="28"/>
      <w:szCs w:val="20"/>
    </w:rPr>
  </w:style>
  <w:style w:type="paragraph" w:customStyle="1" w:styleId="MarcadorAlfabtico">
    <w:name w:val="Marcador Alfabético"/>
    <w:basedOn w:val="Subalnea"/>
    <w:pPr>
      <w:numPr>
        <w:numId w:val="3"/>
      </w:numPr>
    </w:pPr>
  </w:style>
  <w:style w:type="paragraph" w:customStyle="1" w:styleId="Subalnea">
    <w:name w:val="Subalínea"/>
    <w:basedOn w:val="Normal"/>
    <w:pPr>
      <w:widowControl w:val="0"/>
      <w:numPr>
        <w:numId w:val="1"/>
      </w:numPr>
      <w:spacing w:line="480" w:lineRule="auto"/>
    </w:pPr>
    <w:rPr>
      <w:rFonts w:ascii="Arial" w:hAnsi="Arial"/>
      <w:noProof/>
      <w:snapToGrid w:val="0"/>
      <w:szCs w:val="20"/>
    </w:rPr>
  </w:style>
  <w:style w:type="paragraph" w:customStyle="1" w:styleId="NaturezadoTrabalho">
    <w:name w:val="Natureza do Trabalho"/>
    <w:basedOn w:val="Normal"/>
    <w:pPr>
      <w:widowControl w:val="0"/>
      <w:ind w:left="3969"/>
    </w:pPr>
    <w:rPr>
      <w:rFonts w:ascii="Arial" w:hAnsi="Arial"/>
      <w:noProof/>
      <w:snapToGrid w:val="0"/>
      <w:sz w:val="20"/>
      <w:szCs w:val="20"/>
    </w:rPr>
  </w:style>
  <w:style w:type="paragraph" w:customStyle="1" w:styleId="LocaleAnodeEntrega">
    <w:name w:val="Local e Ano de Entrega"/>
    <w:basedOn w:val="Normal"/>
    <w:pPr>
      <w:widowControl w:val="0"/>
      <w:jc w:val="center"/>
    </w:pPr>
    <w:rPr>
      <w:rFonts w:ascii="Arial" w:hAnsi="Arial"/>
      <w:noProof/>
      <w:snapToGrid w:val="0"/>
      <w:szCs w:val="20"/>
    </w:rPr>
  </w:style>
  <w:style w:type="paragraph" w:customStyle="1" w:styleId="Orientador">
    <w:name w:val="Orientador"/>
    <w:basedOn w:val="Normal"/>
    <w:pPr>
      <w:widowControl w:val="0"/>
      <w:jc w:val="right"/>
    </w:pPr>
    <w:rPr>
      <w:rFonts w:ascii="Arial" w:hAnsi="Arial"/>
      <w:noProof/>
      <w:snapToGrid w:val="0"/>
      <w:szCs w:val="20"/>
    </w:rPr>
  </w:style>
  <w:style w:type="paragraph" w:customStyle="1" w:styleId="Dedicatria">
    <w:name w:val="Dedicatória"/>
    <w:basedOn w:val="Normal"/>
    <w:pPr>
      <w:widowControl w:val="0"/>
      <w:ind w:left="3969"/>
      <w:jc w:val="right"/>
    </w:pPr>
    <w:rPr>
      <w:rFonts w:ascii="Comic Sans MS" w:hAnsi="Comic Sans MS"/>
      <w:noProof/>
      <w:snapToGrid w:val="0"/>
      <w:szCs w:val="20"/>
    </w:rPr>
  </w:style>
  <w:style w:type="paragraph" w:customStyle="1" w:styleId="Pargrafo">
    <w:name w:val="Parágrafo"/>
    <w:basedOn w:val="Normal"/>
    <w:pPr>
      <w:widowControl w:val="0"/>
      <w:tabs>
        <w:tab w:val="left" w:pos="1701"/>
      </w:tabs>
      <w:spacing w:line="480" w:lineRule="auto"/>
    </w:pPr>
    <w:rPr>
      <w:rFonts w:ascii="Arial" w:hAnsi="Arial"/>
      <w:noProof/>
      <w:snapToGrid w:val="0"/>
      <w:szCs w:val="20"/>
    </w:rPr>
  </w:style>
  <w:style w:type="paragraph" w:customStyle="1" w:styleId="Agradecimentos">
    <w:name w:val="Agradecimentos"/>
    <w:basedOn w:val="Normal"/>
    <w:pPr>
      <w:widowControl w:val="0"/>
      <w:spacing w:after="120"/>
    </w:pPr>
    <w:rPr>
      <w:rFonts w:ascii="Arial" w:hAnsi="Arial"/>
      <w:noProof/>
      <w:snapToGrid w:val="0"/>
      <w:szCs w:val="20"/>
    </w:rPr>
  </w:style>
  <w:style w:type="paragraph" w:customStyle="1" w:styleId="Epgrafe">
    <w:name w:val="Epígrafe"/>
    <w:basedOn w:val="Normal"/>
    <w:pPr>
      <w:widowControl w:val="0"/>
      <w:ind w:left="3969"/>
    </w:pPr>
    <w:rPr>
      <w:rFonts w:ascii="Arial" w:hAnsi="Arial"/>
      <w:noProof/>
      <w:snapToGrid w:val="0"/>
      <w:szCs w:val="20"/>
    </w:rPr>
  </w:style>
  <w:style w:type="paragraph" w:customStyle="1" w:styleId="Texto-Resumo">
    <w:name w:val="Texto - Resumo"/>
    <w:basedOn w:val="Normal"/>
    <w:pPr>
      <w:widowControl w:val="0"/>
      <w:spacing w:after="480"/>
    </w:pPr>
    <w:rPr>
      <w:rFonts w:ascii="Arial" w:hAnsi="Arial"/>
      <w:noProof/>
      <w:snapToGrid w:val="0"/>
      <w:szCs w:val="20"/>
    </w:rPr>
  </w:style>
  <w:style w:type="paragraph" w:customStyle="1" w:styleId="Ttulo-Resumo">
    <w:name w:val="Título - Resumo"/>
    <w:basedOn w:val="Normal"/>
    <w:next w:val="Texto-Resumo"/>
    <w:pPr>
      <w:widowControl w:val="0"/>
      <w:spacing w:before="360" w:after="960"/>
      <w:jc w:val="center"/>
    </w:pPr>
    <w:rPr>
      <w:rFonts w:ascii="Arial" w:hAnsi="Arial"/>
      <w:b/>
      <w:noProof/>
      <w:snapToGrid w:val="0"/>
      <w:szCs w:val="20"/>
    </w:rPr>
  </w:style>
  <w:style w:type="paragraph" w:customStyle="1" w:styleId="Resumo-Texto">
    <w:name w:val="Resumo - Texto"/>
    <w:basedOn w:val="Agradecimentos"/>
    <w:pPr>
      <w:spacing w:after="480" w:line="240" w:lineRule="auto"/>
      <w:ind w:firstLine="0"/>
    </w:pPr>
    <w:rPr>
      <w:snapToGrid/>
    </w:rPr>
  </w:style>
  <w:style w:type="paragraph" w:customStyle="1" w:styleId="Resumo-Ttulo">
    <w:name w:val="Resumo - Título"/>
    <w:basedOn w:val="Normal"/>
    <w:pPr>
      <w:widowControl w:val="0"/>
      <w:spacing w:before="360" w:after="960"/>
      <w:jc w:val="center"/>
    </w:pPr>
    <w:rPr>
      <w:rFonts w:ascii="Arial" w:hAnsi="Arial"/>
      <w:b/>
      <w:caps/>
      <w:noProof/>
    </w:rPr>
  </w:style>
  <w:style w:type="paragraph" w:customStyle="1" w:styleId="Sumrio">
    <w:name w:val="Sumário"/>
    <w:basedOn w:val="Normal"/>
    <w:pPr>
      <w:widowControl w:val="0"/>
      <w:tabs>
        <w:tab w:val="left" w:leader="dot" w:pos="8732"/>
      </w:tabs>
    </w:pPr>
    <w:rPr>
      <w:rFonts w:ascii="Arial" w:hAnsi="Arial"/>
      <w:noProof/>
      <w:snapToGrid w:val="0"/>
      <w:szCs w:val="20"/>
    </w:rPr>
  </w:style>
  <w:style w:type="paragraph" w:styleId="Sumrio1">
    <w:name w:val="toc 1"/>
    <w:basedOn w:val="Normal"/>
    <w:next w:val="Normal"/>
    <w:autoRedefine/>
    <w:uiPriority w:val="39"/>
    <w:rsid w:val="00C844F3"/>
    <w:pPr>
      <w:widowControl w:val="0"/>
      <w:tabs>
        <w:tab w:val="left" w:pos="720"/>
        <w:tab w:val="right" w:leader="dot" w:pos="9062"/>
      </w:tabs>
      <w:ind w:firstLine="0"/>
    </w:pPr>
    <w:rPr>
      <w:b/>
      <w:iCs/>
      <w:caps/>
      <w:noProof/>
      <w:snapToGrid w:val="0"/>
      <w:szCs w:val="20"/>
    </w:rPr>
  </w:style>
  <w:style w:type="paragraph" w:customStyle="1" w:styleId="Legendas">
    <w:name w:val="Legendas"/>
    <w:basedOn w:val="Normal"/>
    <w:pPr>
      <w:widowControl w:val="0"/>
      <w:spacing w:after="360"/>
    </w:pPr>
    <w:rPr>
      <w:rFonts w:ascii="Arial" w:hAnsi="Arial"/>
      <w:noProof/>
      <w:sz w:val="20"/>
    </w:rPr>
  </w:style>
  <w:style w:type="paragraph" w:customStyle="1" w:styleId="Referncias">
    <w:name w:val="Referências"/>
    <w:basedOn w:val="Normal"/>
    <w:pPr>
      <w:spacing w:after="480"/>
    </w:pPr>
    <w:rPr>
      <w:rFonts w:ascii="Arial" w:hAnsi="Arial"/>
      <w:noProof/>
    </w:rPr>
  </w:style>
  <w:style w:type="paragraph" w:customStyle="1" w:styleId="TituloApndiceeAnexo">
    <w:name w:val="Titulo Apêndice e Anexo"/>
    <w:basedOn w:val="Normal"/>
    <w:next w:val="Pargrafo"/>
    <w:pPr>
      <w:widowControl w:val="0"/>
      <w:spacing w:after="480" w:line="480" w:lineRule="auto"/>
      <w:jc w:val="center"/>
    </w:pPr>
    <w:rPr>
      <w:rFonts w:ascii="Arial" w:hAnsi="Arial"/>
      <w:noProof/>
      <w:snapToGrid w:val="0"/>
      <w:szCs w:val="20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Normal"/>
    <w:pPr>
      <w:tabs>
        <w:tab w:val="num" w:pos="284"/>
        <w:tab w:val="left" w:pos="720"/>
        <w:tab w:val="num" w:pos="1985"/>
      </w:tabs>
    </w:pPr>
    <w:rPr>
      <w:rFonts w:ascii="Arial" w:hAnsi="Arial" w:cs="Aria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ILDOPA+TimesNewRoman,Bold" w:hAnsi="ILDOPA+TimesNewRoman,Bold"/>
      <w:color w:val="000000"/>
      <w:sz w:val="24"/>
      <w:szCs w:val="24"/>
    </w:rPr>
  </w:style>
  <w:style w:type="paragraph" w:styleId="Textoembloco">
    <w:name w:val="Block Text"/>
    <w:basedOn w:val="Normal"/>
    <w:rsid w:val="00734D3E"/>
    <w:pPr>
      <w:ind w:left="3240" w:right="225"/>
    </w:pPr>
  </w:style>
  <w:style w:type="paragraph" w:styleId="Corpodetexto2">
    <w:name w:val="Body Text 2"/>
    <w:basedOn w:val="Normal"/>
    <w:rsid w:val="00734D3E"/>
    <w:pPr>
      <w:spacing w:after="120" w:line="480" w:lineRule="auto"/>
    </w:pPr>
  </w:style>
  <w:style w:type="paragraph" w:styleId="NormalWeb">
    <w:name w:val="Normal (Web)"/>
    <w:basedOn w:val="Normal"/>
    <w:rsid w:val="0086291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Ttulo7Char">
    <w:name w:val="Título 7 Char"/>
    <w:link w:val="Ttulo7"/>
    <w:uiPriority w:val="9"/>
    <w:semiHidden/>
    <w:rsid w:val="00E07852"/>
    <w:rPr>
      <w:rFonts w:ascii="Calibri" w:eastAsia="Times New Roman" w:hAnsi="Calibri" w:cs="Times New Roman"/>
      <w:sz w:val="24"/>
      <w:szCs w:val="24"/>
    </w:rPr>
  </w:style>
  <w:style w:type="character" w:customStyle="1" w:styleId="Ttulo8Char">
    <w:name w:val="Título 8 Char"/>
    <w:link w:val="Ttulo8"/>
    <w:uiPriority w:val="9"/>
    <w:semiHidden/>
    <w:rsid w:val="00E07852"/>
    <w:rPr>
      <w:rFonts w:ascii="Calibri" w:eastAsia="Times New Roman" w:hAnsi="Calibri" w:cs="Times New Roman"/>
      <w:i/>
      <w:iCs/>
      <w:sz w:val="24"/>
      <w:szCs w:val="24"/>
    </w:rPr>
  </w:style>
  <w:style w:type="paragraph" w:styleId="Legenda">
    <w:name w:val="caption"/>
    <w:aliases w:val="Legenda Figura"/>
    <w:basedOn w:val="Normal"/>
    <w:next w:val="Normal"/>
    <w:link w:val="LegendaChar"/>
    <w:uiPriority w:val="35"/>
    <w:unhideWhenUsed/>
    <w:qFormat/>
    <w:rsid w:val="00D774A3"/>
    <w:pPr>
      <w:spacing w:after="480"/>
      <w:ind w:left="1814" w:right="567" w:hanging="1247"/>
      <w:jc w:val="left"/>
    </w:pPr>
    <w:rPr>
      <w:bCs/>
      <w:szCs w:val="20"/>
    </w:rPr>
  </w:style>
  <w:style w:type="character" w:customStyle="1" w:styleId="Ttulo1Char">
    <w:name w:val="Título 1 Char"/>
    <w:link w:val="Ttulo1"/>
    <w:uiPriority w:val="9"/>
    <w:rsid w:val="007E277B"/>
    <w:rPr>
      <w:b/>
      <w:caps/>
      <w:noProof/>
      <w:snapToGrid w:val="0"/>
      <w:kern w:val="28"/>
      <w:sz w:val="32"/>
    </w:rPr>
  </w:style>
  <w:style w:type="paragraph" w:styleId="Bibliografia">
    <w:name w:val="Bibliography"/>
    <w:basedOn w:val="Normal"/>
    <w:next w:val="Normal"/>
    <w:uiPriority w:val="37"/>
    <w:unhideWhenUsed/>
    <w:rsid w:val="00807C01"/>
    <w:pPr>
      <w:ind w:firstLine="0"/>
    </w:pPr>
  </w:style>
  <w:style w:type="paragraph" w:styleId="CabealhodoSumrio">
    <w:name w:val="TOC Heading"/>
    <w:basedOn w:val="Ttulo1"/>
    <w:next w:val="Normal"/>
    <w:uiPriority w:val="39"/>
    <w:unhideWhenUsed/>
    <w:qFormat/>
    <w:rsid w:val="00A834FA"/>
    <w:pPr>
      <w:keepLines/>
      <w:pageBreakBefore w:val="0"/>
      <w:widowControl/>
      <w:numPr>
        <w:numId w:val="0"/>
      </w:numPr>
      <w:tabs>
        <w:tab w:val="clear" w:pos="227"/>
        <w:tab w:val="clear" w:pos="454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noProof w:val="0"/>
      <w:snapToGrid/>
      <w:color w:val="2E74B5" w:themeColor="accent1" w:themeShade="BF"/>
      <w:kern w:val="0"/>
      <w:szCs w:val="32"/>
    </w:rPr>
  </w:style>
  <w:style w:type="paragraph" w:styleId="Sumrio2">
    <w:name w:val="toc 2"/>
    <w:basedOn w:val="Normal"/>
    <w:next w:val="Normal"/>
    <w:autoRedefine/>
    <w:uiPriority w:val="39"/>
    <w:unhideWhenUsed/>
    <w:rsid w:val="00C844F3"/>
    <w:pPr>
      <w:ind w:firstLine="0"/>
      <w:jc w:val="left"/>
    </w:pPr>
    <w:rPr>
      <w:rFonts w:eastAsiaTheme="minorEastAsia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C844F3"/>
    <w:pPr>
      <w:ind w:firstLine="0"/>
      <w:jc w:val="left"/>
    </w:pPr>
    <w:rPr>
      <w:rFonts w:eastAsiaTheme="minorEastAsia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A834FA"/>
    <w:rPr>
      <w:color w:val="0563C1" w:themeColor="hyperlink"/>
      <w:u w:val="single"/>
    </w:rPr>
  </w:style>
  <w:style w:type="paragraph" w:styleId="Sumrio4">
    <w:name w:val="toc 4"/>
    <w:basedOn w:val="Normal"/>
    <w:next w:val="Normal"/>
    <w:autoRedefine/>
    <w:uiPriority w:val="39"/>
    <w:unhideWhenUsed/>
    <w:rsid w:val="00C844F3"/>
    <w:pPr>
      <w:ind w:firstLine="0"/>
    </w:pPr>
    <w:rPr>
      <w:sz w:val="20"/>
    </w:rPr>
  </w:style>
  <w:style w:type="paragraph" w:styleId="Sumrio5">
    <w:name w:val="toc 5"/>
    <w:basedOn w:val="Normal"/>
    <w:next w:val="Normal"/>
    <w:autoRedefine/>
    <w:uiPriority w:val="39"/>
    <w:unhideWhenUsed/>
    <w:rsid w:val="007A2717"/>
    <w:pPr>
      <w:tabs>
        <w:tab w:val="right" w:leader="dot" w:pos="9062"/>
      </w:tabs>
      <w:ind w:firstLine="0"/>
      <w:jc w:val="center"/>
    </w:pPr>
    <w:rPr>
      <w:b/>
      <w:caps/>
    </w:rPr>
  </w:style>
  <w:style w:type="table" w:styleId="Tabelacomgrade">
    <w:name w:val="Table Grid"/>
    <w:basedOn w:val="Tabelanormal"/>
    <w:uiPriority w:val="59"/>
    <w:rsid w:val="004E1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dicedeilustraes">
    <w:name w:val="table of figures"/>
    <w:basedOn w:val="Normal"/>
    <w:next w:val="Normal"/>
    <w:uiPriority w:val="99"/>
    <w:unhideWhenUsed/>
    <w:rsid w:val="001E15F4"/>
    <w:pPr>
      <w:ind w:firstLine="0"/>
    </w:pPr>
  </w:style>
  <w:style w:type="paragraph" w:customStyle="1" w:styleId="LegendaTabela">
    <w:name w:val="Legenda Tabela"/>
    <w:basedOn w:val="Legenda"/>
    <w:link w:val="LegendaTabelaChar"/>
    <w:qFormat/>
    <w:rsid w:val="00096AC3"/>
    <w:pPr>
      <w:spacing w:before="480" w:after="240"/>
    </w:pPr>
  </w:style>
  <w:style w:type="character" w:customStyle="1" w:styleId="LegendaChar">
    <w:name w:val="Legenda Char"/>
    <w:aliases w:val="Legenda Figura Char"/>
    <w:basedOn w:val="Fontepargpadro"/>
    <w:link w:val="Legenda"/>
    <w:uiPriority w:val="35"/>
    <w:rsid w:val="00D774A3"/>
    <w:rPr>
      <w:bCs/>
      <w:sz w:val="24"/>
    </w:rPr>
  </w:style>
  <w:style w:type="character" w:customStyle="1" w:styleId="LegendaTabelaChar">
    <w:name w:val="Legenda Tabela Char"/>
    <w:basedOn w:val="LegendaChar"/>
    <w:link w:val="LegendaTabela"/>
    <w:rsid w:val="00096AC3"/>
    <w:rPr>
      <w:bCs/>
      <w:sz w:val="24"/>
    </w:rPr>
  </w:style>
  <w:style w:type="character" w:styleId="TextodoEspaoReservado">
    <w:name w:val="Placeholder Text"/>
    <w:basedOn w:val="Fontepargpadro"/>
    <w:uiPriority w:val="99"/>
    <w:semiHidden/>
    <w:rsid w:val="00097967"/>
    <w:rPr>
      <w:color w:val="808080"/>
    </w:rPr>
  </w:style>
  <w:style w:type="paragraph" w:styleId="PargrafodaLista">
    <w:name w:val="List Paragraph"/>
    <w:basedOn w:val="Normal"/>
    <w:uiPriority w:val="34"/>
    <w:qFormat/>
    <w:rsid w:val="00D774A3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29013B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29013B"/>
  </w:style>
  <w:style w:type="character" w:styleId="Refdenotaderodap">
    <w:name w:val="footnote reference"/>
    <w:basedOn w:val="Fontepargpadro"/>
    <w:uiPriority w:val="99"/>
    <w:semiHidden/>
    <w:unhideWhenUsed/>
    <w:rsid w:val="0029013B"/>
    <w:rPr>
      <w:vertAlign w:val="superscript"/>
    </w:rPr>
  </w:style>
  <w:style w:type="character" w:styleId="MenoPendente">
    <w:name w:val="Unresolved Mention"/>
    <w:basedOn w:val="Fontepargpadro"/>
    <w:uiPriority w:val="99"/>
    <w:semiHidden/>
    <w:unhideWhenUsed/>
    <w:rsid w:val="001C62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nathalianolepa@uel.br" TargetMode="External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hyperlink" Target="mailto:dskaster@uel.br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7.jp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header" Target="header3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halia\Downloads\MS%20Word%202013%20_%20comp%20antigo\template-ABNT-DC-UEL-v1.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07373E4AF07424CA63B242E274F52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7649FA3-8CB0-46FF-8BEE-B317670BC76F}"/>
      </w:docPartPr>
      <w:docPartBody>
        <w:p w:rsidR="000322DB" w:rsidRDefault="000322DB">
          <w:pPr>
            <w:pStyle w:val="407373E4AF07424CA63B242E274F524E"/>
          </w:pPr>
          <w:r w:rsidRPr="0095280F">
            <w:rPr>
              <w:rStyle w:val="TextodoEspaoReservado"/>
            </w:rPr>
            <w:t>[Autor]</w:t>
          </w:r>
        </w:p>
      </w:docPartBody>
    </w:docPart>
    <w:docPart>
      <w:docPartPr>
        <w:name w:val="DEF013AC0DB34C70815F22B560A7051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366AFF7-7E9C-49E4-B05B-FCA8C7596C3C}"/>
      </w:docPartPr>
      <w:docPartBody>
        <w:p w:rsidR="000322DB" w:rsidRDefault="000322DB">
          <w:pPr>
            <w:pStyle w:val="DEF013AC0DB34C70815F22B560A70511"/>
          </w:pPr>
          <w:r w:rsidRPr="0095280F">
            <w:rPr>
              <w:rStyle w:val="TextodoEspaoReservado"/>
            </w:rPr>
            <w:t>[Título]</w:t>
          </w:r>
        </w:p>
      </w:docPartBody>
    </w:docPart>
    <w:docPart>
      <w:docPartPr>
        <w:name w:val="85D9FC5E793C4DA6BC1AC905D6D7ADA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CA25084-3DE7-427E-AD24-581BF54D4BC6}"/>
      </w:docPartPr>
      <w:docPartBody>
        <w:p w:rsidR="000322DB" w:rsidRDefault="000322DB">
          <w:pPr>
            <w:pStyle w:val="85D9FC5E793C4DA6BC1AC905D6D7ADA1"/>
          </w:pPr>
          <w:r w:rsidRPr="00AB480C">
            <w:rPr>
              <w:rStyle w:val="TextodoEspaoReservado"/>
            </w:rPr>
            <w:t>[Autor]</w:t>
          </w:r>
        </w:p>
      </w:docPartBody>
    </w:docPart>
    <w:docPart>
      <w:docPartPr>
        <w:name w:val="03CB9631382F47FA82D49F6D84B9CB9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60EFF02-5838-4F2F-A263-F994B7D06711}"/>
      </w:docPartPr>
      <w:docPartBody>
        <w:p w:rsidR="000322DB" w:rsidRDefault="000322DB">
          <w:pPr>
            <w:pStyle w:val="03CB9631382F47FA82D49F6D84B9CB91"/>
          </w:pPr>
          <w:r w:rsidRPr="00AB480C">
            <w:rPr>
              <w:rStyle w:val="TextodoEspaoReservado"/>
            </w:rPr>
            <w:t>[Título]</w:t>
          </w:r>
        </w:p>
      </w:docPartBody>
    </w:docPart>
    <w:docPart>
      <w:docPartPr>
        <w:name w:val="94085B7C37A94E24A3CFBF9B49C7696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DFC6646-75CF-4D8D-BF6C-72627FC6A554}"/>
      </w:docPartPr>
      <w:docPartBody>
        <w:p w:rsidR="000322DB" w:rsidRDefault="000322DB">
          <w:pPr>
            <w:pStyle w:val="94085B7C37A94E24A3CFBF9B49C76969"/>
          </w:pPr>
          <w:r w:rsidRPr="00AB480C">
            <w:rPr>
              <w:rStyle w:val="TextodoEspaoReservado"/>
            </w:rPr>
            <w:t>[Autor]</w:t>
          </w:r>
        </w:p>
      </w:docPartBody>
    </w:docPart>
    <w:docPart>
      <w:docPartPr>
        <w:name w:val="038A3656DA1E48ABAB28E45E21BED52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ABAE8E-7EEC-4F5C-896B-A4C10AE88C5D}"/>
      </w:docPartPr>
      <w:docPartBody>
        <w:p w:rsidR="000322DB" w:rsidRDefault="000322DB">
          <w:pPr>
            <w:pStyle w:val="038A3656DA1E48ABAB28E45E21BED52F"/>
          </w:pPr>
          <w:r w:rsidRPr="00AB480C">
            <w:rPr>
              <w:rStyle w:val="TextodoEspaoReservado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ILDOP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2DB"/>
    <w:rsid w:val="000322DB"/>
    <w:rsid w:val="003C0403"/>
    <w:rsid w:val="003E4B93"/>
    <w:rsid w:val="003E60C2"/>
    <w:rsid w:val="00442BD4"/>
    <w:rsid w:val="006B2011"/>
    <w:rsid w:val="00894F8B"/>
    <w:rsid w:val="00AE67B5"/>
    <w:rsid w:val="00BE0494"/>
    <w:rsid w:val="00C47DAF"/>
    <w:rsid w:val="00C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Pr>
      <w:color w:val="808080"/>
    </w:rPr>
  </w:style>
  <w:style w:type="paragraph" w:customStyle="1" w:styleId="407373E4AF07424CA63B242E274F524E">
    <w:name w:val="407373E4AF07424CA63B242E274F524E"/>
  </w:style>
  <w:style w:type="paragraph" w:customStyle="1" w:styleId="DEF013AC0DB34C70815F22B560A70511">
    <w:name w:val="DEF013AC0DB34C70815F22B560A70511"/>
  </w:style>
  <w:style w:type="paragraph" w:customStyle="1" w:styleId="85D9FC5E793C4DA6BC1AC905D6D7ADA1">
    <w:name w:val="85D9FC5E793C4DA6BC1AC905D6D7ADA1"/>
  </w:style>
  <w:style w:type="paragraph" w:customStyle="1" w:styleId="03CB9631382F47FA82D49F6D84B9CB91">
    <w:name w:val="03CB9631382F47FA82D49F6D84B9CB91"/>
  </w:style>
  <w:style w:type="paragraph" w:customStyle="1" w:styleId="94085B7C37A94E24A3CFBF9B49C76969">
    <w:name w:val="94085B7C37A94E24A3CFBF9B49C76969"/>
  </w:style>
  <w:style w:type="paragraph" w:customStyle="1" w:styleId="038A3656DA1E48ABAB28E45E21BED52F">
    <w:name w:val="038A3656DA1E48ABAB28E45E21BED5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-DC-UEL.XSL" StyleName="ABNT-DC-UEL v.1.1" Version="1">
  <b:Source>
    <b:Tag>COM01</b:Tag>
    <b:SourceType>Book</b:SourceType>
    <b:Guid>{08FFB8B2-9BED-41C9-A0BF-4E7483D657FA}</b:Guid>
    <b:Author>
      <b:Author>
        <b:NameList>
          <b:Person>
            <b:Last>COMER</b:Last>
            <b:First>D.</b:First>
            <b:Middle>E.</b:Middle>
          </b:Person>
        </b:NameList>
      </b:Author>
    </b:Author>
    <b:Title>Redes de Computadores e Internet</b:Title>
    <b:Year>2001</b:Year>
    <b:City>São Paulo</b:City>
    <b:Publisher>Bookman</b:Publisher>
    <b:Edition>2ª</b:Edition>
    <b:RefOrder>3</b:RefOrder>
  </b:Source>
  <b:Source>
    <b:Tag>VEH97</b:Tag>
    <b:SourceType>Book</b:SourceType>
    <b:Guid>{E34F1F32-D7E8-490D-9385-F82174FEBFEC}</b:Guid>
    <b:Author>
      <b:Author>
        <b:NameList>
          <b:Person>
            <b:Last>VEHEL</b:Last>
            <b:First>J.</b:First>
            <b:Middle>L.</b:Middle>
          </b:Person>
          <b:Person>
            <b:Last>LUTTON</b:Last>
            <b:First>E.</b:First>
          </b:Person>
          <b:Person>
            <b:Last>C.</b:Last>
            <b:First>TRICOT</b:First>
          </b:Person>
        </b:NameList>
      </b:Author>
    </b:Author>
    <b:Title>Fractals in engineering: from theory to industrial applications</b:Title>
    <b:Year>1997</b:Year>
    <b:City>New York</b:City>
    <b:Publisher>Springer-Verlag</b:Publisher>
    <b:RefOrder>2</b:RefOrder>
  </b:Source>
  <b:Source>
    <b:Tag>DUF01</b:Tag>
    <b:SourceType>ConferenceProceedings</b:SourceType>
    <b:Guid>{AD9D1001-B795-4685-A6E4-D185E660EBCC}</b:Guid>
    <b:Author>
      <b:Author>
        <b:NameList>
          <b:Person>
            <b:Last>DUFFIELD</b:Last>
            <b:First>N.</b:First>
            <b:Middle>G.</b:Middle>
          </b:Person>
          <b:Person>
            <b:Last>PRESTI</b:Last>
            <b:First>F.</b:First>
            <b:Middle>L.</b:Middle>
          </b:Person>
          <b:Person>
            <b:Last>PAXSON</b:Last>
            <b:First>V.</b:First>
          </b:Person>
          <b:Person>
            <b:Last>TOWSLEY</b:Last>
            <b:First>D.</b:First>
          </b:Person>
        </b:NameList>
      </b:Author>
    </b:Author>
    <b:Title>Inferring link loss using striped unicast probes</b:Title>
    <b:Year>2001</b:Year>
    <b:Pages>915-923</b:Pages>
    <b:ConferenceName>Proc. IEEE INFOCOM</b:ConferenceName>
    <b:RefOrder>1</b:RefOrder>
  </b:Source>
  <b:Source>
    <b:Tag>MCO02</b:Tag>
    <b:SourceType>ArticleInAPeriodical</b:SourceType>
    <b:Guid>{A2A0AC3C-0C15-429D-ABDF-A208A81284B4}</b:Guid>
    <b:Title>Internet tomography</b:Title>
    <b:Pages>47–65</b:Pages>
    <b:Year>2002</b:Year>
    <b:Author>
      <b:Author>
        <b:NameList>
          <b:Person>
            <b:Last>COATES</b:Last>
            <b:First>M.</b:First>
          </b:Person>
          <b:Person>
            <b:Last>HERO</b:Last>
            <b:First>A.</b:First>
          </b:Person>
          <b:Person>
            <b:Last>NOWAK</b:Last>
            <b:First>R.</b:First>
          </b:Person>
          <b:Person>
            <b:Last>YU</b:Last>
            <b:First>B.</b:First>
          </b:Person>
        </b:NameList>
      </b:Author>
    </b:Author>
    <b:PeriodicalTitle>IEEE Signal Processing Mag</b:PeriodicalTitle>
    <b:Month>May</b:Month>
    <b:Volume>19</b:Volume>
    <b:RefOrder>4</b:RefOrder>
  </b:Source>
  <b:Source>
    <b:Tag>Rus03</b:Tag>
    <b:SourceType>Book</b:SourceType>
    <b:Guid>{7A359FD2-EDEC-407C-9D3A-7BBBDFE9A6F6}</b:Guid>
    <b:Title>Artificial Inteligence: A Modern Approach</b:Title>
    <b:Year>2014</b:Year>
    <b:Publisher>Prentice-Hall</b:Publisher>
    <b:Author>
      <b:Author>
        <b:NameList>
          <b:Person>
            <b:Last>Russell</b:Last>
            <b:First>Stuart</b:First>
          </b:Person>
          <b:Person>
            <b:Last>Norvig</b:Last>
            <b:First>Peter</b:First>
          </b:Person>
        </b:NameList>
      </b:Author>
    </b:Author>
    <b:City>New Jersey</b:City>
    <b:Edition>3nd.</b:Edition>
    <b:RefOrder>5</b:RefOrder>
  </b:Source>
</b:Sources>
</file>

<file path=customXml/itemProps1.xml><?xml version="1.0" encoding="utf-8"?>
<ds:datastoreItem xmlns:ds="http://schemas.openxmlformats.org/officeDocument/2006/customXml" ds:itemID="{B72E2E77-D6CD-4E24-BDE2-5EE4A44B0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template-ABNT-DC-UEL-v1.1</Template>
  <TotalTime>159</TotalTime>
  <Pages>37</Pages>
  <Words>3513</Words>
  <Characters>18130</Characters>
  <Application>Microsoft Office Word</Application>
  <DocSecurity>0</DocSecurity>
  <Lines>725</Lines>
  <Paragraphs>300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 do Trabalho</vt:lpstr>
    </vt:vector>
  </TitlesOfParts>
  <Company>UEL</Company>
  <LinksUpToDate>false</LinksUpToDate>
  <CharactersWithSpaces>21343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 do Trabalho</dc:title>
  <dc:subject/>
  <dc:creator>Nathalia</dc:creator>
  <cp:keywords/>
  <dc:description/>
  <cp:lastModifiedBy>NATHALIA  DOS SANTOS SILVA NOLEPA</cp:lastModifiedBy>
  <cp:revision>3</cp:revision>
  <cp:lastPrinted>2014-08-26T14:23:00Z</cp:lastPrinted>
  <dcterms:created xsi:type="dcterms:W3CDTF">2026-03-16T17:47:00Z</dcterms:created>
  <dcterms:modified xsi:type="dcterms:W3CDTF">2026-03-16T18:03:00Z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 de defesa">
    <vt:lpwstr>2014</vt:lpwstr>
  </property>
  <property fmtid="{D5CDD505-2E9C-101B-9397-08002B2CF9AE}" pid="3" name="Citação do autor">
    <vt:lpwstr>SOBRENOME, P. S.</vt:lpwstr>
  </property>
  <property fmtid="{D5CDD505-2E9C-101B-9397-08002B2CF9AE}" pid="4" name="Nome do orientador">
    <vt:lpwstr>Prof. Dr. Nome do Orientador</vt:lpwstr>
  </property>
  <property fmtid="{D5CDD505-2E9C-101B-9397-08002B2CF9AE}" pid="5" name="Tipo do trabalho">
    <vt:lpwstr>Trabalho de Conclusão de Curso</vt:lpwstr>
  </property>
  <property fmtid="{D5CDD505-2E9C-101B-9397-08002B2CF9AE}" pid="6" name="Grau ou título obtido">
    <vt:lpwstr>Bacharel em Ciência da Computação</vt:lpwstr>
  </property>
  <property fmtid="{D5CDD505-2E9C-101B-9397-08002B2CF9AE}" pid="7" name="Nome do curso ou programa">
    <vt:lpwstr>Bacharelado em Ciência da Computação</vt:lpwstr>
  </property>
  <property fmtid="{D5CDD505-2E9C-101B-9397-08002B2CF9AE}" pid="8" name="Tipo do trabalho em Inglês">
    <vt:lpwstr>Final Project</vt:lpwstr>
  </property>
  <property fmtid="{D5CDD505-2E9C-101B-9397-08002B2CF9AE}" pid="9" name="Título em Inglês">
    <vt:lpwstr>Title of the Work</vt:lpwstr>
  </property>
  <property fmtid="{D5CDD505-2E9C-101B-9397-08002B2CF9AE}" pid="10" name="Nome do curso ou programa em Inglês">
    <vt:lpwstr>Bachelor of Science in Computer Science</vt:lpwstr>
  </property>
  <property fmtid="{D5CDD505-2E9C-101B-9397-08002B2CF9AE}" pid="11" name="Curso ou programa">
    <vt:lpwstr>Curso</vt:lpwstr>
  </property>
</Properties>
</file>